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5EB148" w14:textId="77777777" w:rsidR="00680883" w:rsidRPr="00A853D7" w:rsidRDefault="00680883" w:rsidP="00680883">
      <w:pPr>
        <w:pStyle w:val="Telobesedila"/>
        <w:tabs>
          <w:tab w:val="center" w:pos="4889"/>
          <w:tab w:val="left" w:pos="7737"/>
        </w:tabs>
        <w:spacing w:line="276" w:lineRule="auto"/>
        <w:ind w:left="708"/>
        <w:jc w:val="center"/>
      </w:pPr>
      <w:r w:rsidRPr="00A853D7">
        <w:t>OBRAZEC ZA PRIJAVO</w:t>
      </w:r>
    </w:p>
    <w:p w14:paraId="70C3FC88" w14:textId="69FD8121" w:rsidR="00680883" w:rsidRDefault="00680883" w:rsidP="00680883">
      <w:pPr>
        <w:spacing w:line="276" w:lineRule="auto"/>
        <w:jc w:val="center"/>
      </w:pPr>
      <w:r>
        <w:t>JAVNI RAZPIS ZA DODELITEV DENARNIH NAGRAD ZA IZJEMNE DOSEŽKE NA PODROČJU ŠPORTA V OBČINI ILIRSKA BISTRICA</w:t>
      </w:r>
      <w:r w:rsidR="00151A4E">
        <w:t xml:space="preserve"> ZA SEZONO 2025/2026</w:t>
      </w:r>
    </w:p>
    <w:p w14:paraId="29BBE465" w14:textId="77777777" w:rsidR="00680883" w:rsidRPr="00A853D7" w:rsidRDefault="00680883" w:rsidP="00680883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4"/>
      </w:tblGrid>
      <w:tr w:rsidR="00680883" w:rsidRPr="00A853D7" w14:paraId="305D67CF" w14:textId="77777777" w:rsidTr="00151A4E">
        <w:trPr>
          <w:jc w:val="center"/>
        </w:trPr>
        <w:tc>
          <w:tcPr>
            <w:tcW w:w="5914" w:type="dxa"/>
            <w:shd w:val="clear" w:color="auto" w:fill="D9D9D9"/>
          </w:tcPr>
          <w:p w14:paraId="2835BB41" w14:textId="3751190E" w:rsidR="00680883" w:rsidRPr="00A853D7" w:rsidRDefault="00680883" w:rsidP="00393A25">
            <w:pPr>
              <w:pStyle w:val="Naslov2"/>
              <w:ind w:left="709" w:hanging="717"/>
              <w:jc w:val="center"/>
              <w:rPr>
                <w:sz w:val="24"/>
              </w:rPr>
            </w:pPr>
            <w:r w:rsidRPr="00A853D7">
              <w:rPr>
                <w:sz w:val="24"/>
              </w:rPr>
              <w:t xml:space="preserve">PRIJAVA – JAVNI </w:t>
            </w:r>
            <w:r>
              <w:rPr>
                <w:sz w:val="24"/>
              </w:rPr>
              <w:t>RAZPIS</w:t>
            </w:r>
            <w:r w:rsidRPr="00A853D7">
              <w:rPr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151A4E">
              <w:rPr>
                <w:sz w:val="24"/>
              </w:rPr>
              <w:t>6</w:t>
            </w:r>
            <w:r w:rsidRPr="00A853D7">
              <w:rPr>
                <w:sz w:val="24"/>
              </w:rPr>
              <w:t xml:space="preserve"> – IZJEMNI DOSEŽKI</w:t>
            </w:r>
          </w:p>
        </w:tc>
      </w:tr>
    </w:tbl>
    <w:p w14:paraId="0A6436B6" w14:textId="77777777" w:rsidR="00680883" w:rsidRPr="00A853D7" w:rsidRDefault="00680883" w:rsidP="00680883">
      <w:pPr>
        <w:jc w:val="both"/>
        <w:rPr>
          <w:b/>
          <w:sz w:val="20"/>
          <w:szCs w:val="20"/>
        </w:rPr>
      </w:pPr>
    </w:p>
    <w:p w14:paraId="419394AC" w14:textId="34C28FCF" w:rsidR="00680883" w:rsidRPr="002A677C" w:rsidRDefault="00680883" w:rsidP="00680883">
      <w:pPr>
        <w:tabs>
          <w:tab w:val="left" w:pos="142"/>
          <w:tab w:val="left" w:pos="9639"/>
        </w:tabs>
        <w:ind w:right="141"/>
        <w:jc w:val="both"/>
        <w:rPr>
          <w:i/>
          <w:sz w:val="20"/>
          <w:szCs w:val="20"/>
        </w:rPr>
      </w:pPr>
      <w:r w:rsidRPr="002A677C">
        <w:rPr>
          <w:i/>
          <w:sz w:val="20"/>
          <w:szCs w:val="20"/>
        </w:rPr>
        <w:t xml:space="preserve">Prijavo na javni </w:t>
      </w:r>
      <w:r>
        <w:rPr>
          <w:i/>
          <w:sz w:val="20"/>
          <w:szCs w:val="20"/>
        </w:rPr>
        <w:t>razpis</w:t>
      </w:r>
      <w:r w:rsidRPr="002A677C">
        <w:rPr>
          <w:i/>
          <w:sz w:val="20"/>
          <w:szCs w:val="20"/>
        </w:rPr>
        <w:t xml:space="preserve"> za dodelitev enkratnih denarnih nagrad za izjemne dosežke </w:t>
      </w:r>
      <w:r>
        <w:rPr>
          <w:i/>
          <w:sz w:val="20"/>
          <w:szCs w:val="20"/>
        </w:rPr>
        <w:t xml:space="preserve">na področju športa </w:t>
      </w:r>
      <w:r w:rsidRPr="002A677C">
        <w:rPr>
          <w:i/>
          <w:sz w:val="20"/>
          <w:szCs w:val="20"/>
        </w:rPr>
        <w:t xml:space="preserve">v občini </w:t>
      </w:r>
      <w:r>
        <w:rPr>
          <w:i/>
          <w:sz w:val="20"/>
          <w:szCs w:val="20"/>
        </w:rPr>
        <w:t>Ilirska Bistrica</w:t>
      </w:r>
      <w:r w:rsidR="00151A4E">
        <w:rPr>
          <w:i/>
          <w:sz w:val="20"/>
          <w:szCs w:val="20"/>
        </w:rPr>
        <w:t xml:space="preserve"> za sezono 2025/2026</w:t>
      </w:r>
      <w:r w:rsidRPr="002A677C">
        <w:rPr>
          <w:i/>
          <w:sz w:val="20"/>
          <w:szCs w:val="20"/>
        </w:rPr>
        <w:t xml:space="preserve"> je potrebno vložiti izključno na predpisanem obrazcu, ki mora biti izpolnjen v slovenskem jeziku pravilno, popolno in čitljivo. Če podatkov, zaradi obsežnosti, ni mogoče vnesti v obrazec, jih prijavitelj lahko poda tudi v drugačni obliki kot prilogo, ki mora vsebovati vse podatke, ki so zahtevani v obrazcu. </w:t>
      </w:r>
    </w:p>
    <w:p w14:paraId="55BB58EF" w14:textId="77777777" w:rsidR="00680883" w:rsidRPr="00A853D7" w:rsidRDefault="00680883" w:rsidP="00680883">
      <w:pPr>
        <w:rPr>
          <w:sz w:val="20"/>
          <w:szCs w:val="20"/>
        </w:rPr>
      </w:pPr>
    </w:p>
    <w:p w14:paraId="0F4FA97C" w14:textId="77777777" w:rsidR="00680883" w:rsidRPr="00A853D7" w:rsidRDefault="00680883" w:rsidP="00680883">
      <w:pPr>
        <w:jc w:val="both"/>
        <w:rPr>
          <w:spacing w:val="14"/>
          <w:sz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60"/>
      </w:tblGrid>
      <w:tr w:rsidR="00680883" w:rsidRPr="00A853D7" w14:paraId="08506A68" w14:textId="77777777" w:rsidTr="00393A25">
        <w:trPr>
          <w:jc w:val="center"/>
        </w:trPr>
        <w:tc>
          <w:tcPr>
            <w:tcW w:w="9460" w:type="dxa"/>
            <w:shd w:val="clear" w:color="auto" w:fill="D9D9D9"/>
          </w:tcPr>
          <w:p w14:paraId="7E25B9A8" w14:textId="77777777" w:rsidR="00680883" w:rsidRPr="00A853D7" w:rsidRDefault="00680883" w:rsidP="00393A25">
            <w:pPr>
              <w:pStyle w:val="Naslov2"/>
              <w:ind w:left="709" w:hanging="709"/>
              <w:rPr>
                <w:sz w:val="24"/>
              </w:rPr>
            </w:pPr>
            <w:r w:rsidRPr="00A853D7">
              <w:rPr>
                <w:sz w:val="24"/>
              </w:rPr>
              <w:t>1. OSNOVNI  PODATKI O PRIJAVITELJU</w:t>
            </w:r>
            <w:r w:rsidRPr="00A853D7">
              <w:rPr>
                <w:b w:val="0"/>
                <w:color w:val="C0C0C0"/>
                <w:sz w:val="24"/>
              </w:rPr>
              <w:t xml:space="preserve"> </w:t>
            </w:r>
          </w:p>
        </w:tc>
      </w:tr>
    </w:tbl>
    <w:p w14:paraId="100EBB60" w14:textId="77777777" w:rsidR="00680883" w:rsidRPr="00A853D7" w:rsidRDefault="00680883" w:rsidP="00680883">
      <w:pPr>
        <w:rPr>
          <w:b/>
          <w:sz w:val="20"/>
          <w:szCs w:val="20"/>
        </w:rPr>
      </w:pPr>
      <w:r w:rsidRPr="00A853D7">
        <w:rPr>
          <w:b/>
          <w:sz w:val="20"/>
          <w:szCs w:val="20"/>
        </w:rPr>
        <w:t xml:space="preserve"> </w:t>
      </w:r>
    </w:p>
    <w:p w14:paraId="20371011" w14:textId="5939B560" w:rsidR="00680883" w:rsidRPr="00A853D7" w:rsidRDefault="00C3457C" w:rsidP="00680883">
      <w:pPr>
        <w:ind w:left="284" w:right="-284" w:hanging="284"/>
        <w:rPr>
          <w:b/>
          <w:sz w:val="16"/>
          <w:szCs w:val="16"/>
        </w:rPr>
      </w:pPr>
      <w:r>
        <w:rPr>
          <w:b/>
          <w:sz w:val="20"/>
          <w:szCs w:val="20"/>
        </w:rPr>
        <w:t>P</w:t>
      </w:r>
      <w:r w:rsidR="00680883" w:rsidRPr="00A853D7">
        <w:rPr>
          <w:b/>
          <w:sz w:val="20"/>
          <w:szCs w:val="20"/>
        </w:rPr>
        <w:t>olni naziv prijavitelja</w:t>
      </w:r>
      <w:r w:rsidR="00680883" w:rsidRPr="00A853D7">
        <w:rPr>
          <w:b/>
          <w:sz w:val="16"/>
          <w:szCs w:val="16"/>
        </w:rPr>
        <w:t xml:space="preserve">: </w:t>
      </w:r>
    </w:p>
    <w:p w14:paraId="7B702CDF" w14:textId="77777777" w:rsidR="00680883" w:rsidRPr="00A853D7" w:rsidRDefault="00680883" w:rsidP="00680883">
      <w:pPr>
        <w:rPr>
          <w:sz w:val="20"/>
          <w:szCs w:val="20"/>
        </w:rPr>
      </w:pPr>
      <w:r w:rsidRPr="00A853D7">
        <w:rPr>
          <w:sz w:val="20"/>
          <w:szCs w:val="20"/>
        </w:rPr>
        <w:t>____________________________________________________________________________________</w:t>
      </w:r>
    </w:p>
    <w:p w14:paraId="197658E8" w14:textId="77777777" w:rsidR="00680883" w:rsidRPr="00A853D7" w:rsidRDefault="00680883" w:rsidP="00680883">
      <w:pPr>
        <w:rPr>
          <w:sz w:val="20"/>
          <w:szCs w:val="20"/>
        </w:rPr>
      </w:pPr>
    </w:p>
    <w:p w14:paraId="6C3D735A" w14:textId="77777777" w:rsidR="00680883" w:rsidRPr="00A853D7" w:rsidRDefault="00680883" w:rsidP="00680883">
      <w:pPr>
        <w:rPr>
          <w:sz w:val="20"/>
          <w:szCs w:val="20"/>
        </w:rPr>
      </w:pPr>
      <w:r w:rsidRPr="00A853D7">
        <w:rPr>
          <w:sz w:val="20"/>
          <w:szCs w:val="20"/>
        </w:rPr>
        <w:t>____________________________________________________________________________________</w:t>
      </w:r>
    </w:p>
    <w:p w14:paraId="0C7F30F2" w14:textId="77777777" w:rsidR="00680883" w:rsidRPr="00A853D7" w:rsidRDefault="00680883" w:rsidP="00680883">
      <w:pPr>
        <w:rPr>
          <w:sz w:val="20"/>
          <w:szCs w:val="20"/>
        </w:rPr>
      </w:pPr>
    </w:p>
    <w:p w14:paraId="0685611A" w14:textId="7BF5DDE8" w:rsidR="00680883" w:rsidRPr="00A853D7" w:rsidRDefault="00151A4E" w:rsidP="00680883">
      <w:pPr>
        <w:rPr>
          <w:sz w:val="20"/>
          <w:szCs w:val="20"/>
        </w:rPr>
      </w:pPr>
      <w:r>
        <w:rPr>
          <w:b/>
          <w:sz w:val="20"/>
          <w:szCs w:val="20"/>
        </w:rPr>
        <w:t>Naslov</w:t>
      </w:r>
      <w:r w:rsidR="00680883" w:rsidRPr="00A853D7">
        <w:rPr>
          <w:b/>
          <w:sz w:val="20"/>
          <w:szCs w:val="20"/>
        </w:rPr>
        <w:t xml:space="preserve"> prijavitelja</w:t>
      </w:r>
      <w:r w:rsidR="00C04BA1">
        <w:rPr>
          <w:b/>
          <w:sz w:val="20"/>
          <w:szCs w:val="20"/>
        </w:rPr>
        <w:t>:</w:t>
      </w:r>
    </w:p>
    <w:p w14:paraId="45EAC3DD" w14:textId="77777777" w:rsidR="00680883" w:rsidRPr="00A853D7" w:rsidRDefault="00680883" w:rsidP="00680883">
      <w:pPr>
        <w:rPr>
          <w:sz w:val="20"/>
          <w:szCs w:val="20"/>
        </w:rPr>
      </w:pPr>
      <w:r w:rsidRPr="00A853D7">
        <w:rPr>
          <w:sz w:val="20"/>
          <w:szCs w:val="20"/>
        </w:rPr>
        <w:t>____________________________________________________________________________________</w:t>
      </w:r>
    </w:p>
    <w:p w14:paraId="5A68CF93" w14:textId="77777777" w:rsidR="00680883" w:rsidRPr="00A853D7" w:rsidRDefault="00680883" w:rsidP="00680883">
      <w:pPr>
        <w:rPr>
          <w:sz w:val="20"/>
          <w:szCs w:val="20"/>
        </w:rPr>
      </w:pPr>
    </w:p>
    <w:p w14:paraId="71904857" w14:textId="77777777" w:rsidR="00680883" w:rsidRPr="00A853D7" w:rsidRDefault="00680883" w:rsidP="00680883">
      <w:pPr>
        <w:ind w:right="-1"/>
        <w:rPr>
          <w:sz w:val="20"/>
          <w:szCs w:val="20"/>
        </w:rPr>
      </w:pPr>
    </w:p>
    <w:p w14:paraId="47342872" w14:textId="77777777" w:rsidR="00680883" w:rsidRPr="00A853D7" w:rsidRDefault="00680883" w:rsidP="00680883">
      <w:pPr>
        <w:ind w:right="-1"/>
        <w:rPr>
          <w:sz w:val="20"/>
          <w:szCs w:val="20"/>
        </w:rPr>
      </w:pPr>
      <w:r w:rsidRPr="00A853D7">
        <w:rPr>
          <w:sz w:val="20"/>
          <w:szCs w:val="20"/>
        </w:rPr>
        <w:t>Telefon št.:__________________________________________________________________________</w:t>
      </w:r>
    </w:p>
    <w:p w14:paraId="37006B1E" w14:textId="77777777" w:rsidR="00680883" w:rsidRPr="00A853D7" w:rsidRDefault="00680883" w:rsidP="00680883">
      <w:pPr>
        <w:rPr>
          <w:sz w:val="20"/>
          <w:szCs w:val="20"/>
        </w:rPr>
      </w:pPr>
    </w:p>
    <w:p w14:paraId="261A1F3D" w14:textId="77777777" w:rsidR="00680883" w:rsidRPr="00A853D7" w:rsidRDefault="00680883" w:rsidP="00680883">
      <w:pPr>
        <w:rPr>
          <w:sz w:val="20"/>
          <w:szCs w:val="20"/>
        </w:rPr>
      </w:pPr>
      <w:r w:rsidRPr="00A853D7">
        <w:rPr>
          <w:sz w:val="20"/>
          <w:szCs w:val="20"/>
        </w:rPr>
        <w:t xml:space="preserve">E-pošta:_____________________________________________________________________________ </w:t>
      </w:r>
    </w:p>
    <w:p w14:paraId="532D299F" w14:textId="77777777" w:rsidR="00680883" w:rsidRPr="00A853D7" w:rsidRDefault="00680883" w:rsidP="00680883">
      <w:pPr>
        <w:rPr>
          <w:sz w:val="20"/>
          <w:szCs w:val="20"/>
        </w:rPr>
      </w:pPr>
    </w:p>
    <w:p w14:paraId="06A29706" w14:textId="1D730019" w:rsidR="00680883" w:rsidRPr="00A853D7" w:rsidRDefault="00680883" w:rsidP="00680883">
      <w:pPr>
        <w:rPr>
          <w:b/>
          <w:sz w:val="20"/>
          <w:szCs w:val="20"/>
        </w:rPr>
      </w:pPr>
      <w:r w:rsidRPr="00A853D7">
        <w:rPr>
          <w:b/>
          <w:sz w:val="20"/>
          <w:szCs w:val="20"/>
        </w:rPr>
        <w:t xml:space="preserve">Davčna številka: </w:t>
      </w:r>
      <w:r w:rsidRPr="00A853D7">
        <w:rPr>
          <w:sz w:val="20"/>
          <w:szCs w:val="20"/>
        </w:rPr>
        <w:t>____________________________________________________________________________________</w:t>
      </w:r>
    </w:p>
    <w:p w14:paraId="268887FD" w14:textId="77777777" w:rsidR="00680883" w:rsidRPr="00A853D7" w:rsidRDefault="00680883" w:rsidP="00680883">
      <w:pPr>
        <w:tabs>
          <w:tab w:val="left" w:pos="7662"/>
        </w:tabs>
        <w:rPr>
          <w:b/>
          <w:sz w:val="20"/>
          <w:szCs w:val="20"/>
        </w:rPr>
      </w:pPr>
      <w:r w:rsidRPr="00A853D7">
        <w:rPr>
          <w:b/>
          <w:sz w:val="20"/>
          <w:szCs w:val="20"/>
        </w:rPr>
        <w:tab/>
      </w:r>
    </w:p>
    <w:p w14:paraId="5ED5C156" w14:textId="1356544F" w:rsidR="00680883" w:rsidRPr="00A853D7" w:rsidRDefault="00680883" w:rsidP="00680883">
      <w:pPr>
        <w:rPr>
          <w:b/>
          <w:sz w:val="20"/>
          <w:szCs w:val="20"/>
        </w:rPr>
      </w:pPr>
      <w:r w:rsidRPr="00A853D7">
        <w:rPr>
          <w:b/>
          <w:sz w:val="20"/>
          <w:szCs w:val="20"/>
        </w:rPr>
        <w:t>Številka transakcijskega računa</w:t>
      </w:r>
      <w:r w:rsidR="00C04BA1">
        <w:rPr>
          <w:b/>
          <w:sz w:val="20"/>
          <w:szCs w:val="20"/>
        </w:rPr>
        <w:t>:</w:t>
      </w:r>
      <w:r w:rsidRPr="00A853D7">
        <w:rPr>
          <w:sz w:val="16"/>
          <w:szCs w:val="16"/>
        </w:rPr>
        <w:t xml:space="preserve"> </w:t>
      </w:r>
      <w:r w:rsidRPr="00A853D7">
        <w:rPr>
          <w:sz w:val="20"/>
          <w:szCs w:val="20"/>
        </w:rPr>
        <w:t>____________________________________________________________________________________</w:t>
      </w:r>
    </w:p>
    <w:p w14:paraId="4966E492" w14:textId="77777777" w:rsidR="00680883" w:rsidRPr="00A853D7" w:rsidRDefault="00680883" w:rsidP="00680883">
      <w:pPr>
        <w:tabs>
          <w:tab w:val="left" w:pos="6759"/>
        </w:tabs>
        <w:rPr>
          <w:b/>
          <w:sz w:val="20"/>
          <w:szCs w:val="20"/>
        </w:rPr>
      </w:pPr>
      <w:r w:rsidRPr="00A853D7">
        <w:rPr>
          <w:b/>
          <w:sz w:val="20"/>
          <w:szCs w:val="20"/>
        </w:rPr>
        <w:tab/>
      </w:r>
    </w:p>
    <w:p w14:paraId="0B5B9733" w14:textId="77777777" w:rsidR="00680883" w:rsidRPr="00A853D7" w:rsidRDefault="00680883" w:rsidP="00680883">
      <w:pPr>
        <w:rPr>
          <w:b/>
          <w:sz w:val="20"/>
          <w:szCs w:val="20"/>
        </w:rPr>
      </w:pPr>
      <w:r w:rsidRPr="00A853D7">
        <w:rPr>
          <w:sz w:val="20"/>
          <w:szCs w:val="20"/>
        </w:rPr>
        <w:t>odprt pri banki</w:t>
      </w:r>
      <w:r w:rsidRPr="00A853D7">
        <w:rPr>
          <w:b/>
          <w:sz w:val="20"/>
          <w:szCs w:val="20"/>
        </w:rPr>
        <w:t xml:space="preserve"> </w:t>
      </w:r>
      <w:r w:rsidRPr="00A853D7">
        <w:rPr>
          <w:sz w:val="16"/>
          <w:szCs w:val="16"/>
        </w:rPr>
        <w:t>(naziv in naslov banke):</w:t>
      </w:r>
      <w:r w:rsidRPr="00A853D7">
        <w:rPr>
          <w:sz w:val="16"/>
          <w:szCs w:val="16"/>
        </w:rPr>
        <w:softHyphen/>
      </w:r>
      <w:r w:rsidRPr="00A853D7">
        <w:rPr>
          <w:sz w:val="16"/>
          <w:szCs w:val="16"/>
        </w:rPr>
        <w:softHyphen/>
      </w:r>
      <w:r w:rsidRPr="00A853D7">
        <w:rPr>
          <w:sz w:val="16"/>
          <w:szCs w:val="16"/>
        </w:rPr>
        <w:softHyphen/>
      </w:r>
      <w:r w:rsidRPr="00A853D7">
        <w:rPr>
          <w:sz w:val="20"/>
          <w:szCs w:val="20"/>
        </w:rPr>
        <w:t xml:space="preserve"> ________________________________________________________</w:t>
      </w:r>
    </w:p>
    <w:p w14:paraId="53C4310E" w14:textId="77777777" w:rsidR="00680883" w:rsidRPr="00A853D7" w:rsidRDefault="00680883" w:rsidP="00680883">
      <w:pPr>
        <w:rPr>
          <w:b/>
          <w:sz w:val="20"/>
          <w:szCs w:val="20"/>
        </w:rPr>
      </w:pPr>
    </w:p>
    <w:p w14:paraId="289AC266" w14:textId="71ED1717" w:rsidR="00680883" w:rsidRPr="00A853D7" w:rsidRDefault="00680883" w:rsidP="00680883">
      <w:pPr>
        <w:rPr>
          <w:b/>
          <w:i/>
          <w:sz w:val="16"/>
          <w:szCs w:val="16"/>
        </w:rPr>
      </w:pPr>
    </w:p>
    <w:p w14:paraId="54209480" w14:textId="77777777" w:rsidR="00680883" w:rsidRPr="00A853D7" w:rsidRDefault="00680883" w:rsidP="00680883">
      <w:pPr>
        <w:rPr>
          <w:b/>
          <w:sz w:val="20"/>
          <w:szCs w:val="20"/>
        </w:rPr>
      </w:pPr>
      <w:r w:rsidRPr="00A853D7">
        <w:rPr>
          <w:b/>
          <w:sz w:val="20"/>
          <w:szCs w:val="20"/>
        </w:rPr>
        <w:t>Odgovorna</w:t>
      </w:r>
      <w:r>
        <w:rPr>
          <w:b/>
          <w:sz w:val="20"/>
          <w:szCs w:val="20"/>
        </w:rPr>
        <w:t>/kontaktna</w:t>
      </w:r>
      <w:r w:rsidRPr="00A853D7">
        <w:rPr>
          <w:b/>
          <w:sz w:val="20"/>
          <w:szCs w:val="20"/>
        </w:rPr>
        <w:t xml:space="preserve"> oseba: </w:t>
      </w:r>
    </w:p>
    <w:p w14:paraId="00EDDD5A" w14:textId="77777777" w:rsidR="00680883" w:rsidRPr="00A853D7" w:rsidRDefault="00680883" w:rsidP="00680883">
      <w:pPr>
        <w:rPr>
          <w:sz w:val="20"/>
          <w:szCs w:val="20"/>
        </w:rPr>
      </w:pPr>
      <w:r w:rsidRPr="00A853D7">
        <w:rPr>
          <w:sz w:val="20"/>
          <w:szCs w:val="20"/>
        </w:rPr>
        <w:t>Ime in priimek : _______________________________________________________________________</w:t>
      </w:r>
    </w:p>
    <w:p w14:paraId="405179EC" w14:textId="77777777" w:rsidR="00680883" w:rsidRPr="00A853D7" w:rsidRDefault="00680883" w:rsidP="00680883">
      <w:pPr>
        <w:rPr>
          <w:sz w:val="20"/>
          <w:szCs w:val="20"/>
        </w:rPr>
      </w:pPr>
      <w:r w:rsidRPr="00A853D7">
        <w:rPr>
          <w:sz w:val="20"/>
          <w:szCs w:val="20"/>
        </w:rPr>
        <w:t>Naslov: _____________________________________________________________________________</w:t>
      </w:r>
    </w:p>
    <w:p w14:paraId="10BF1D5E" w14:textId="77777777" w:rsidR="00680883" w:rsidRPr="00A853D7" w:rsidRDefault="00680883" w:rsidP="00680883">
      <w:pPr>
        <w:rPr>
          <w:sz w:val="20"/>
          <w:szCs w:val="20"/>
        </w:rPr>
      </w:pPr>
      <w:r w:rsidRPr="00A853D7">
        <w:rPr>
          <w:sz w:val="20"/>
          <w:szCs w:val="20"/>
        </w:rPr>
        <w:t>Funkcija: ____________________________________________________________________________</w:t>
      </w:r>
    </w:p>
    <w:p w14:paraId="0ED65ACB" w14:textId="77777777" w:rsidR="00680883" w:rsidRPr="00A853D7" w:rsidRDefault="00680883" w:rsidP="00680883">
      <w:pPr>
        <w:rPr>
          <w:sz w:val="20"/>
          <w:szCs w:val="20"/>
        </w:rPr>
      </w:pPr>
      <w:r w:rsidRPr="00A853D7">
        <w:rPr>
          <w:sz w:val="20"/>
          <w:szCs w:val="20"/>
        </w:rPr>
        <w:t>E-pošta: ________________________________     Telefon: ___________________________________</w:t>
      </w:r>
    </w:p>
    <w:p w14:paraId="5065E7B3" w14:textId="77777777" w:rsidR="00680883" w:rsidRPr="00A853D7" w:rsidRDefault="00680883" w:rsidP="00680883">
      <w:pPr>
        <w:rPr>
          <w:sz w:val="20"/>
          <w:szCs w:val="20"/>
        </w:rPr>
      </w:pPr>
    </w:p>
    <w:p w14:paraId="7076A294" w14:textId="77777777" w:rsidR="00680883" w:rsidRDefault="00680883" w:rsidP="00680883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0"/>
      </w:tblGrid>
      <w:tr w:rsidR="00680883" w:rsidRPr="00A853D7" w14:paraId="6F07D69E" w14:textId="77777777" w:rsidTr="00393A25">
        <w:trPr>
          <w:jc w:val="center"/>
        </w:trPr>
        <w:tc>
          <w:tcPr>
            <w:tcW w:w="9320" w:type="dxa"/>
            <w:shd w:val="clear" w:color="auto" w:fill="D9D9D9"/>
          </w:tcPr>
          <w:p w14:paraId="1247FED4" w14:textId="77777777" w:rsidR="00680883" w:rsidRPr="00A853D7" w:rsidRDefault="00680883" w:rsidP="00393A25">
            <w:pPr>
              <w:ind w:left="-106" w:firstLine="106"/>
              <w:rPr>
                <w:b/>
              </w:rPr>
            </w:pPr>
            <w:r w:rsidRPr="00A853D7">
              <w:rPr>
                <w:b/>
              </w:rPr>
              <w:t>2. PODATKI O IZJEMNEM DOSEŽKU</w:t>
            </w:r>
          </w:p>
        </w:tc>
      </w:tr>
    </w:tbl>
    <w:p w14:paraId="1AC14FCE" w14:textId="77777777" w:rsidR="00680883" w:rsidRPr="00A853D7" w:rsidRDefault="00680883" w:rsidP="00680883">
      <w:pPr>
        <w:rPr>
          <w:b/>
        </w:rPr>
      </w:pPr>
    </w:p>
    <w:p w14:paraId="051F549A" w14:textId="69E5F93C" w:rsidR="00680883" w:rsidRPr="002A677C" w:rsidRDefault="00680883" w:rsidP="00680883">
      <w:pPr>
        <w:jc w:val="both"/>
        <w:rPr>
          <w:i/>
          <w:sz w:val="18"/>
          <w:szCs w:val="18"/>
        </w:rPr>
      </w:pPr>
      <w:r w:rsidRPr="002A677C">
        <w:rPr>
          <w:i/>
          <w:sz w:val="18"/>
          <w:szCs w:val="18"/>
        </w:rPr>
        <w:t>Kot izjemni dosežek na področju športa</w:t>
      </w:r>
      <w:r>
        <w:rPr>
          <w:i/>
          <w:sz w:val="18"/>
          <w:szCs w:val="18"/>
        </w:rPr>
        <w:t xml:space="preserve"> </w:t>
      </w:r>
      <w:r w:rsidRPr="002A677C">
        <w:rPr>
          <w:i/>
          <w:sz w:val="18"/>
          <w:szCs w:val="18"/>
        </w:rPr>
        <w:t>se šteje javno priznan uspeh/izje</w:t>
      </w:r>
      <w:r>
        <w:rPr>
          <w:i/>
          <w:sz w:val="18"/>
          <w:szCs w:val="18"/>
        </w:rPr>
        <w:t>mni</w:t>
      </w:r>
      <w:r w:rsidRPr="002A677C">
        <w:rPr>
          <w:i/>
          <w:sz w:val="18"/>
          <w:szCs w:val="18"/>
        </w:rPr>
        <w:t xml:space="preserve"> dosežek v obdobju </w:t>
      </w:r>
      <w:r>
        <w:rPr>
          <w:i/>
          <w:sz w:val="18"/>
          <w:szCs w:val="18"/>
        </w:rPr>
        <w:t>1. 7. 202</w:t>
      </w:r>
      <w:r w:rsidR="00151A4E">
        <w:rPr>
          <w:i/>
          <w:sz w:val="18"/>
          <w:szCs w:val="18"/>
        </w:rPr>
        <w:t>5</w:t>
      </w:r>
      <w:r>
        <w:rPr>
          <w:i/>
          <w:sz w:val="18"/>
          <w:szCs w:val="18"/>
        </w:rPr>
        <w:t xml:space="preserve"> – 30. 6. 202</w:t>
      </w:r>
      <w:r w:rsidR="00151A4E">
        <w:rPr>
          <w:i/>
          <w:sz w:val="18"/>
          <w:szCs w:val="18"/>
        </w:rPr>
        <w:t>6</w:t>
      </w:r>
      <w:bookmarkStart w:id="0" w:name="_GoBack"/>
      <w:bookmarkEnd w:id="0"/>
      <w:r w:rsidRPr="002A677C">
        <w:rPr>
          <w:i/>
          <w:sz w:val="18"/>
          <w:szCs w:val="18"/>
        </w:rPr>
        <w:t xml:space="preserve"> in je dokazljiv s pisnimi ali materialnimi dokazili.</w:t>
      </w:r>
    </w:p>
    <w:p w14:paraId="185A6A62" w14:textId="01D776A6" w:rsidR="00680883" w:rsidRDefault="00680883" w:rsidP="00680883">
      <w:pPr>
        <w:rPr>
          <w:b/>
        </w:rPr>
      </w:pPr>
    </w:p>
    <w:p w14:paraId="41EF7A9F" w14:textId="1B400813" w:rsidR="00534651" w:rsidRDefault="00534651" w:rsidP="00680883">
      <w:pPr>
        <w:rPr>
          <w:sz w:val="20"/>
          <w:szCs w:val="20"/>
        </w:rPr>
      </w:pPr>
    </w:p>
    <w:p w14:paraId="02827103" w14:textId="613624BA" w:rsidR="00534651" w:rsidRDefault="00534651" w:rsidP="00680883">
      <w:pPr>
        <w:rPr>
          <w:sz w:val="20"/>
          <w:szCs w:val="20"/>
        </w:rPr>
      </w:pPr>
    </w:p>
    <w:p w14:paraId="752BECF4" w14:textId="312E4760" w:rsidR="00534651" w:rsidRDefault="00534651" w:rsidP="00680883">
      <w:pPr>
        <w:rPr>
          <w:sz w:val="20"/>
          <w:szCs w:val="20"/>
        </w:rPr>
      </w:pPr>
    </w:p>
    <w:p w14:paraId="5774F5BB" w14:textId="3D03E831" w:rsidR="00534651" w:rsidRDefault="00534651" w:rsidP="00680883">
      <w:pPr>
        <w:rPr>
          <w:sz w:val="20"/>
          <w:szCs w:val="20"/>
        </w:rPr>
      </w:pPr>
    </w:p>
    <w:p w14:paraId="59EF70CC" w14:textId="51C72982" w:rsidR="00534651" w:rsidRDefault="00534651" w:rsidP="00680883">
      <w:pPr>
        <w:rPr>
          <w:sz w:val="20"/>
          <w:szCs w:val="20"/>
        </w:rPr>
      </w:pPr>
    </w:p>
    <w:p w14:paraId="6090538A" w14:textId="1BE1C3E1" w:rsidR="00534651" w:rsidRDefault="00534651" w:rsidP="00680883">
      <w:pPr>
        <w:rPr>
          <w:sz w:val="20"/>
          <w:szCs w:val="20"/>
        </w:rPr>
      </w:pPr>
    </w:p>
    <w:p w14:paraId="3F24540C" w14:textId="6FB92ADF" w:rsidR="00534651" w:rsidRDefault="00534651" w:rsidP="00680883">
      <w:pPr>
        <w:rPr>
          <w:sz w:val="20"/>
          <w:szCs w:val="20"/>
        </w:rPr>
      </w:pPr>
    </w:p>
    <w:p w14:paraId="2DAE9709" w14:textId="1DE50F03" w:rsidR="00534651" w:rsidRDefault="00534651" w:rsidP="00680883">
      <w:pPr>
        <w:rPr>
          <w:sz w:val="20"/>
          <w:szCs w:val="20"/>
        </w:rPr>
      </w:pPr>
    </w:p>
    <w:p w14:paraId="777D984A" w14:textId="2848438C" w:rsidR="00534651" w:rsidRDefault="00534651" w:rsidP="00680883">
      <w:pPr>
        <w:rPr>
          <w:sz w:val="20"/>
          <w:szCs w:val="20"/>
        </w:rPr>
      </w:pPr>
    </w:p>
    <w:p w14:paraId="775424A7" w14:textId="77777777" w:rsidR="00534651" w:rsidRPr="00A853D7" w:rsidRDefault="00534651" w:rsidP="00680883">
      <w:pPr>
        <w:rPr>
          <w:sz w:val="20"/>
          <w:szCs w:val="20"/>
        </w:rPr>
      </w:pPr>
    </w:p>
    <w:p w14:paraId="5FAFFF86" w14:textId="77777777" w:rsidR="00680883" w:rsidRPr="00A853D7" w:rsidRDefault="00680883" w:rsidP="00680883">
      <w:pPr>
        <w:rPr>
          <w:b/>
          <w:sz w:val="20"/>
          <w:szCs w:val="20"/>
        </w:rPr>
      </w:pPr>
      <w:r w:rsidRPr="00A853D7">
        <w:rPr>
          <w:b/>
          <w:sz w:val="20"/>
          <w:szCs w:val="20"/>
        </w:rPr>
        <w:lastRenderedPageBreak/>
        <w:t>Seznam izjemnih dosežkov oziroma doseženih uspehov:</w:t>
      </w:r>
    </w:p>
    <w:p w14:paraId="7DEAB448" w14:textId="592E812B" w:rsidR="00680883" w:rsidRPr="00E74F26" w:rsidRDefault="00680883" w:rsidP="00680883">
      <w:pPr>
        <w:rPr>
          <w:i/>
          <w:sz w:val="18"/>
          <w:szCs w:val="1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62"/>
        <w:gridCol w:w="3818"/>
        <w:gridCol w:w="2513"/>
        <w:gridCol w:w="1125"/>
        <w:gridCol w:w="1227"/>
      </w:tblGrid>
      <w:tr w:rsidR="00680883" w:rsidRPr="00A853D7" w14:paraId="4C33D059" w14:textId="77777777" w:rsidTr="00C3457C">
        <w:trPr>
          <w:trHeight w:val="997"/>
        </w:trPr>
        <w:tc>
          <w:tcPr>
            <w:tcW w:w="662" w:type="dxa"/>
          </w:tcPr>
          <w:p w14:paraId="301330FB" w14:textId="77777777" w:rsidR="00680883" w:rsidRPr="00A853D7" w:rsidRDefault="00680883" w:rsidP="00393A25">
            <w:pPr>
              <w:rPr>
                <w:b/>
                <w:sz w:val="20"/>
                <w:szCs w:val="20"/>
              </w:rPr>
            </w:pPr>
          </w:p>
          <w:p w14:paraId="6B4AECB7" w14:textId="77777777" w:rsidR="00680883" w:rsidRPr="002A677C" w:rsidRDefault="00680883" w:rsidP="00393A25">
            <w:pPr>
              <w:rPr>
                <w:b/>
                <w:sz w:val="20"/>
                <w:szCs w:val="20"/>
              </w:rPr>
            </w:pPr>
            <w:r w:rsidRPr="00A853D7">
              <w:rPr>
                <w:b/>
                <w:sz w:val="20"/>
                <w:szCs w:val="20"/>
              </w:rPr>
              <w:t>Z.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853D7">
              <w:rPr>
                <w:b/>
                <w:sz w:val="20"/>
                <w:szCs w:val="20"/>
              </w:rPr>
              <w:t>št.</w:t>
            </w:r>
          </w:p>
        </w:tc>
        <w:tc>
          <w:tcPr>
            <w:tcW w:w="3818" w:type="dxa"/>
          </w:tcPr>
          <w:p w14:paraId="34681906" w14:textId="77777777" w:rsidR="00680883" w:rsidRPr="00A853D7" w:rsidRDefault="00680883" w:rsidP="00393A25">
            <w:pPr>
              <w:rPr>
                <w:b/>
                <w:sz w:val="20"/>
                <w:szCs w:val="20"/>
              </w:rPr>
            </w:pPr>
          </w:p>
          <w:p w14:paraId="1894CE6E" w14:textId="653EC635" w:rsidR="00680883" w:rsidRPr="00A853D7" w:rsidRDefault="00680883" w:rsidP="00393A25">
            <w:pPr>
              <w:rPr>
                <w:sz w:val="20"/>
                <w:szCs w:val="20"/>
              </w:rPr>
            </w:pPr>
            <w:r w:rsidRPr="00A853D7">
              <w:rPr>
                <w:b/>
                <w:sz w:val="20"/>
                <w:szCs w:val="20"/>
              </w:rPr>
              <w:t>Izj</w:t>
            </w:r>
            <w:r>
              <w:rPr>
                <w:b/>
                <w:sz w:val="20"/>
                <w:szCs w:val="20"/>
              </w:rPr>
              <w:t>emni</w:t>
            </w:r>
            <w:r w:rsidRPr="00A853D7">
              <w:rPr>
                <w:b/>
                <w:sz w:val="20"/>
                <w:szCs w:val="20"/>
              </w:rPr>
              <w:t xml:space="preserve"> dosežek </w:t>
            </w:r>
            <w:r>
              <w:rPr>
                <w:b/>
                <w:sz w:val="20"/>
                <w:szCs w:val="20"/>
              </w:rPr>
              <w:t xml:space="preserve">in nivo </w:t>
            </w:r>
            <w:r w:rsidRPr="002A677C">
              <w:rPr>
                <w:sz w:val="18"/>
                <w:szCs w:val="18"/>
              </w:rPr>
              <w:t>(naziv izjemnega dosežka in nivo, na katerem je bil dosežen – mednarodni, državni,</w:t>
            </w:r>
            <w:r w:rsidR="00C04BA1">
              <w:rPr>
                <w:sz w:val="18"/>
                <w:szCs w:val="18"/>
              </w:rPr>
              <w:t xml:space="preserve"> ligaški sistem</w:t>
            </w:r>
            <w:r w:rsidRPr="002A677C">
              <w:rPr>
                <w:sz w:val="18"/>
                <w:szCs w:val="18"/>
              </w:rPr>
              <w:t>)</w:t>
            </w:r>
          </w:p>
        </w:tc>
        <w:tc>
          <w:tcPr>
            <w:tcW w:w="2513" w:type="dxa"/>
          </w:tcPr>
          <w:p w14:paraId="1FBFFDDF" w14:textId="77777777" w:rsidR="00680883" w:rsidRPr="00A853D7" w:rsidRDefault="00680883" w:rsidP="00393A25">
            <w:pPr>
              <w:rPr>
                <w:b/>
                <w:sz w:val="20"/>
                <w:szCs w:val="20"/>
              </w:rPr>
            </w:pPr>
          </w:p>
          <w:p w14:paraId="237B186C" w14:textId="77777777" w:rsidR="00680883" w:rsidRPr="00A853D7" w:rsidRDefault="00680883" w:rsidP="00393A25">
            <w:pPr>
              <w:rPr>
                <w:b/>
                <w:sz w:val="20"/>
                <w:szCs w:val="20"/>
              </w:rPr>
            </w:pPr>
            <w:r w:rsidRPr="00A853D7">
              <w:rPr>
                <w:b/>
                <w:sz w:val="20"/>
                <w:szCs w:val="20"/>
              </w:rPr>
              <w:t>Naziv dogodka</w:t>
            </w:r>
          </w:p>
          <w:p w14:paraId="4464BADB" w14:textId="77777777" w:rsidR="00680883" w:rsidRPr="002A677C" w:rsidRDefault="00680883" w:rsidP="00393A25">
            <w:pPr>
              <w:rPr>
                <w:sz w:val="18"/>
                <w:szCs w:val="18"/>
              </w:rPr>
            </w:pPr>
            <w:r w:rsidRPr="002A677C">
              <w:rPr>
                <w:sz w:val="18"/>
                <w:szCs w:val="18"/>
              </w:rPr>
              <w:t>(npr. naziv tekmovanja)</w:t>
            </w:r>
          </w:p>
        </w:tc>
        <w:tc>
          <w:tcPr>
            <w:tcW w:w="1125" w:type="dxa"/>
          </w:tcPr>
          <w:p w14:paraId="6761324E" w14:textId="77777777" w:rsidR="00680883" w:rsidRPr="00A853D7" w:rsidRDefault="00680883" w:rsidP="00393A25">
            <w:pPr>
              <w:rPr>
                <w:b/>
                <w:sz w:val="20"/>
                <w:szCs w:val="20"/>
              </w:rPr>
            </w:pPr>
          </w:p>
          <w:p w14:paraId="16D3D6DF" w14:textId="77777777" w:rsidR="00680883" w:rsidRPr="00A853D7" w:rsidRDefault="00680883" w:rsidP="00393A25">
            <w:pPr>
              <w:rPr>
                <w:b/>
                <w:sz w:val="20"/>
                <w:szCs w:val="20"/>
              </w:rPr>
            </w:pPr>
            <w:r w:rsidRPr="00A853D7">
              <w:rPr>
                <w:b/>
                <w:sz w:val="20"/>
                <w:szCs w:val="20"/>
              </w:rPr>
              <w:t>Kraj</w:t>
            </w:r>
          </w:p>
          <w:p w14:paraId="57E6D824" w14:textId="77777777" w:rsidR="00680883" w:rsidRPr="00A853D7" w:rsidRDefault="00680883" w:rsidP="00393A25">
            <w:pPr>
              <w:rPr>
                <w:b/>
                <w:sz w:val="20"/>
                <w:szCs w:val="20"/>
              </w:rPr>
            </w:pPr>
            <w:r w:rsidRPr="00A853D7">
              <w:rPr>
                <w:b/>
                <w:sz w:val="20"/>
                <w:szCs w:val="20"/>
              </w:rPr>
              <w:t>dogodka</w:t>
            </w:r>
          </w:p>
        </w:tc>
        <w:tc>
          <w:tcPr>
            <w:tcW w:w="1227" w:type="dxa"/>
          </w:tcPr>
          <w:p w14:paraId="4DFEC095" w14:textId="77777777" w:rsidR="00680883" w:rsidRPr="00A853D7" w:rsidRDefault="00680883" w:rsidP="00393A25">
            <w:pPr>
              <w:rPr>
                <w:b/>
                <w:sz w:val="20"/>
                <w:szCs w:val="20"/>
              </w:rPr>
            </w:pPr>
          </w:p>
          <w:p w14:paraId="412EF65C" w14:textId="77777777" w:rsidR="00680883" w:rsidRPr="00A853D7" w:rsidRDefault="00680883" w:rsidP="00393A25">
            <w:pPr>
              <w:rPr>
                <w:b/>
                <w:sz w:val="20"/>
                <w:szCs w:val="20"/>
              </w:rPr>
            </w:pPr>
            <w:r w:rsidRPr="00A853D7">
              <w:rPr>
                <w:b/>
                <w:sz w:val="20"/>
                <w:szCs w:val="20"/>
              </w:rPr>
              <w:t xml:space="preserve">Datum </w:t>
            </w:r>
          </w:p>
          <w:p w14:paraId="41AE0648" w14:textId="77777777" w:rsidR="00680883" w:rsidRPr="00A853D7" w:rsidRDefault="00680883" w:rsidP="00393A25">
            <w:pPr>
              <w:rPr>
                <w:b/>
                <w:sz w:val="20"/>
                <w:szCs w:val="20"/>
              </w:rPr>
            </w:pPr>
            <w:r w:rsidRPr="00A853D7">
              <w:rPr>
                <w:b/>
                <w:sz w:val="20"/>
                <w:szCs w:val="20"/>
              </w:rPr>
              <w:t>dogodka</w:t>
            </w:r>
          </w:p>
        </w:tc>
      </w:tr>
      <w:tr w:rsidR="00680883" w:rsidRPr="00A853D7" w14:paraId="3D0FD0BA" w14:textId="77777777" w:rsidTr="00C3457C">
        <w:trPr>
          <w:trHeight w:val="1135"/>
        </w:trPr>
        <w:tc>
          <w:tcPr>
            <w:tcW w:w="662" w:type="dxa"/>
          </w:tcPr>
          <w:p w14:paraId="7ACCB827" w14:textId="77777777" w:rsidR="00680883" w:rsidRPr="00A853D7" w:rsidRDefault="00680883" w:rsidP="00393A25">
            <w:pPr>
              <w:rPr>
                <w:sz w:val="20"/>
                <w:szCs w:val="20"/>
              </w:rPr>
            </w:pPr>
          </w:p>
          <w:p w14:paraId="1AC1977F" w14:textId="77777777" w:rsidR="00680883" w:rsidRPr="00A853D7" w:rsidRDefault="00680883" w:rsidP="00393A25">
            <w:pPr>
              <w:rPr>
                <w:sz w:val="20"/>
                <w:szCs w:val="20"/>
              </w:rPr>
            </w:pPr>
            <w:r w:rsidRPr="00A853D7">
              <w:rPr>
                <w:sz w:val="20"/>
                <w:szCs w:val="20"/>
              </w:rPr>
              <w:t>1.</w:t>
            </w:r>
          </w:p>
        </w:tc>
        <w:tc>
          <w:tcPr>
            <w:tcW w:w="3818" w:type="dxa"/>
          </w:tcPr>
          <w:p w14:paraId="0FDDA933" w14:textId="77777777" w:rsidR="00680883" w:rsidRPr="00A853D7" w:rsidRDefault="00680883" w:rsidP="00393A25">
            <w:pPr>
              <w:rPr>
                <w:sz w:val="20"/>
                <w:szCs w:val="20"/>
              </w:rPr>
            </w:pPr>
          </w:p>
          <w:p w14:paraId="45B0B6A2" w14:textId="77777777" w:rsidR="00680883" w:rsidRPr="00A853D7" w:rsidRDefault="00680883" w:rsidP="00393A25">
            <w:pPr>
              <w:rPr>
                <w:sz w:val="20"/>
                <w:szCs w:val="20"/>
              </w:rPr>
            </w:pPr>
          </w:p>
          <w:p w14:paraId="275B4C08" w14:textId="77777777" w:rsidR="00680883" w:rsidRPr="00A853D7" w:rsidRDefault="00680883" w:rsidP="00393A25">
            <w:pPr>
              <w:rPr>
                <w:sz w:val="20"/>
                <w:szCs w:val="20"/>
              </w:rPr>
            </w:pPr>
          </w:p>
          <w:p w14:paraId="748086F3" w14:textId="77777777" w:rsidR="00680883" w:rsidRPr="00A853D7" w:rsidRDefault="00680883" w:rsidP="00393A25">
            <w:pPr>
              <w:rPr>
                <w:sz w:val="20"/>
                <w:szCs w:val="20"/>
              </w:rPr>
            </w:pPr>
          </w:p>
          <w:p w14:paraId="01C61363" w14:textId="77777777" w:rsidR="00680883" w:rsidRPr="00A853D7" w:rsidRDefault="00680883" w:rsidP="00393A25">
            <w:pPr>
              <w:rPr>
                <w:sz w:val="20"/>
                <w:szCs w:val="20"/>
              </w:rPr>
            </w:pPr>
          </w:p>
          <w:p w14:paraId="26E2813A" w14:textId="77777777" w:rsidR="00680883" w:rsidRPr="00A853D7" w:rsidRDefault="00680883" w:rsidP="00393A25">
            <w:pPr>
              <w:rPr>
                <w:sz w:val="20"/>
                <w:szCs w:val="20"/>
              </w:rPr>
            </w:pPr>
          </w:p>
          <w:p w14:paraId="5A8453C1" w14:textId="77777777" w:rsidR="00680883" w:rsidRPr="00A853D7" w:rsidRDefault="00680883" w:rsidP="00393A25">
            <w:pPr>
              <w:rPr>
                <w:sz w:val="20"/>
                <w:szCs w:val="20"/>
              </w:rPr>
            </w:pPr>
          </w:p>
          <w:p w14:paraId="218E011C" w14:textId="77777777" w:rsidR="00680883" w:rsidRPr="00A853D7" w:rsidRDefault="00680883" w:rsidP="00393A25">
            <w:pPr>
              <w:rPr>
                <w:sz w:val="20"/>
                <w:szCs w:val="20"/>
              </w:rPr>
            </w:pPr>
          </w:p>
          <w:p w14:paraId="5FCD5B86" w14:textId="77777777" w:rsidR="00680883" w:rsidRPr="00A853D7" w:rsidRDefault="00680883" w:rsidP="00393A25">
            <w:pPr>
              <w:rPr>
                <w:sz w:val="20"/>
                <w:szCs w:val="20"/>
              </w:rPr>
            </w:pPr>
          </w:p>
        </w:tc>
        <w:tc>
          <w:tcPr>
            <w:tcW w:w="2513" w:type="dxa"/>
          </w:tcPr>
          <w:p w14:paraId="643D010A" w14:textId="77777777" w:rsidR="00680883" w:rsidRPr="00A853D7" w:rsidRDefault="00680883" w:rsidP="00393A25">
            <w:pPr>
              <w:rPr>
                <w:sz w:val="20"/>
                <w:szCs w:val="20"/>
              </w:rPr>
            </w:pPr>
          </w:p>
        </w:tc>
        <w:tc>
          <w:tcPr>
            <w:tcW w:w="1125" w:type="dxa"/>
          </w:tcPr>
          <w:p w14:paraId="135DC2EA" w14:textId="77777777" w:rsidR="00680883" w:rsidRPr="00A853D7" w:rsidRDefault="00680883" w:rsidP="00393A25">
            <w:pPr>
              <w:rPr>
                <w:sz w:val="20"/>
                <w:szCs w:val="20"/>
              </w:rPr>
            </w:pPr>
          </w:p>
        </w:tc>
        <w:tc>
          <w:tcPr>
            <w:tcW w:w="1227" w:type="dxa"/>
          </w:tcPr>
          <w:p w14:paraId="0F0B3C2A" w14:textId="77777777" w:rsidR="00680883" w:rsidRPr="00A853D7" w:rsidRDefault="00680883" w:rsidP="00393A25">
            <w:pPr>
              <w:rPr>
                <w:sz w:val="20"/>
                <w:szCs w:val="20"/>
              </w:rPr>
            </w:pPr>
          </w:p>
        </w:tc>
      </w:tr>
    </w:tbl>
    <w:p w14:paraId="483334DB" w14:textId="77777777" w:rsidR="00680883" w:rsidRDefault="00680883" w:rsidP="00680883">
      <w:pPr>
        <w:rPr>
          <w:sz w:val="16"/>
          <w:szCs w:val="16"/>
        </w:rPr>
      </w:pPr>
    </w:p>
    <w:p w14:paraId="6F7FA08E" w14:textId="77777777" w:rsidR="00680883" w:rsidRPr="00A853D7" w:rsidRDefault="00680883" w:rsidP="00680883">
      <w:pPr>
        <w:rPr>
          <w:sz w:val="20"/>
          <w:szCs w:val="20"/>
        </w:rPr>
      </w:pPr>
    </w:p>
    <w:p w14:paraId="0E3F501D" w14:textId="77777777" w:rsidR="00680883" w:rsidRPr="00A853D7" w:rsidRDefault="00680883" w:rsidP="00680883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V</w:t>
      </w:r>
      <w:r w:rsidRPr="00A853D7">
        <w:rPr>
          <w:b/>
          <w:sz w:val="20"/>
          <w:szCs w:val="20"/>
        </w:rPr>
        <w:t xml:space="preserve">sebinska predstavitev izjemnih dosežkov oziroma doseženih uspehov </w:t>
      </w:r>
      <w:r w:rsidRPr="00A853D7">
        <w:rPr>
          <w:sz w:val="20"/>
          <w:szCs w:val="20"/>
        </w:rPr>
        <w:t>z utemeljitvijo izjemnosti, ustvarjalnosti in inovativnosti:</w:t>
      </w:r>
    </w:p>
    <w:p w14:paraId="2DF12AFF" w14:textId="681E241D" w:rsidR="00680883" w:rsidRPr="00A853D7" w:rsidRDefault="00680883" w:rsidP="00680883">
      <w:pPr>
        <w:rPr>
          <w:sz w:val="20"/>
          <w:szCs w:val="20"/>
        </w:rPr>
      </w:pPr>
      <w:r w:rsidRPr="00A853D7">
        <w:rPr>
          <w:sz w:val="20"/>
          <w:szCs w:val="20"/>
        </w:rPr>
        <w:t>__________________________________________________________________________________</w:t>
      </w:r>
      <w:r w:rsidRPr="00A853D7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80B56E6" w14:textId="77777777" w:rsidR="00680883" w:rsidRPr="00A853D7" w:rsidRDefault="00680883" w:rsidP="00680883">
      <w:pPr>
        <w:pStyle w:val="Telobesedila3"/>
        <w:rPr>
          <w:sz w:val="20"/>
          <w:szCs w:val="20"/>
        </w:rPr>
      </w:pPr>
    </w:p>
    <w:p w14:paraId="06117C5E" w14:textId="77777777" w:rsidR="00680883" w:rsidRPr="00A853D7" w:rsidRDefault="00680883" w:rsidP="00680883">
      <w:pPr>
        <w:pStyle w:val="Telobesedila3"/>
        <w:jc w:val="both"/>
        <w:rPr>
          <w:sz w:val="20"/>
          <w:szCs w:val="20"/>
        </w:rPr>
      </w:pPr>
      <w:r w:rsidRPr="00A853D7">
        <w:rPr>
          <w:b/>
          <w:sz w:val="20"/>
          <w:szCs w:val="20"/>
        </w:rPr>
        <w:t xml:space="preserve">Obrazložitev - </w:t>
      </w:r>
      <w:r w:rsidRPr="00A853D7">
        <w:rPr>
          <w:sz w:val="20"/>
          <w:szCs w:val="20"/>
        </w:rPr>
        <w:t>kako, kje je razvidno, da predlagani izjemni dosežek izkazuje doprinos k prepoznavnosti občine z vidika razvoja, napredka, novosti, ponudbe, promocije ter druge pozitivne učinke s posameznega področja:</w:t>
      </w:r>
    </w:p>
    <w:p w14:paraId="1BF9A3F3" w14:textId="5B7771DD" w:rsidR="00680883" w:rsidRPr="00A853D7" w:rsidRDefault="00680883" w:rsidP="00680883">
      <w:pPr>
        <w:rPr>
          <w:b/>
        </w:rPr>
      </w:pPr>
      <w:r w:rsidRPr="00A853D7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FBB6114" w14:textId="77777777" w:rsidR="00534651" w:rsidRDefault="00534651" w:rsidP="00680883">
      <w:pPr>
        <w:jc w:val="both"/>
        <w:rPr>
          <w:b/>
          <w:sz w:val="20"/>
          <w:szCs w:val="20"/>
        </w:rPr>
      </w:pPr>
    </w:p>
    <w:p w14:paraId="53135D12" w14:textId="7D18E94E" w:rsidR="00680883" w:rsidRPr="00A853D7" w:rsidRDefault="00680883" w:rsidP="00680883">
      <w:pPr>
        <w:jc w:val="both"/>
        <w:rPr>
          <w:b/>
          <w:sz w:val="20"/>
          <w:szCs w:val="20"/>
        </w:rPr>
      </w:pPr>
      <w:r w:rsidRPr="00A853D7">
        <w:rPr>
          <w:b/>
          <w:sz w:val="20"/>
          <w:szCs w:val="20"/>
        </w:rPr>
        <w:t xml:space="preserve">Seznam dokazil – priloge </w:t>
      </w:r>
      <w:r w:rsidRPr="00A853D7">
        <w:rPr>
          <w:sz w:val="20"/>
          <w:szCs w:val="20"/>
        </w:rPr>
        <w:t>(obrazcu morajo biti priložena dokazila o izjemnih dosežkih – kopije originalni</w:t>
      </w:r>
      <w:r>
        <w:rPr>
          <w:sz w:val="20"/>
          <w:szCs w:val="20"/>
        </w:rPr>
        <w:t xml:space="preserve">h dokazil: priznanja, potrdila, certifikati, diplome, nagrade, kolajne, </w:t>
      </w:r>
      <w:r w:rsidRPr="00A853D7">
        <w:rPr>
          <w:sz w:val="20"/>
          <w:szCs w:val="20"/>
        </w:rPr>
        <w:t>ipd., druga potrdila, kot so članki iz medijev, katalogi, zloženke,…):</w:t>
      </w:r>
    </w:p>
    <w:p w14:paraId="28E6536F" w14:textId="77777777" w:rsidR="00680883" w:rsidRDefault="00680883" w:rsidP="00680883">
      <w:r w:rsidRPr="00A853D7"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Pr="00A853D7"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71B7F46" w14:textId="12880CF7" w:rsidR="00680883" w:rsidRDefault="00680883" w:rsidP="00680883"/>
    <w:p w14:paraId="328C94B9" w14:textId="77777777" w:rsidR="00534651" w:rsidRPr="006B5B77" w:rsidRDefault="00534651" w:rsidP="00534651">
      <w:pPr>
        <w:tabs>
          <w:tab w:val="left" w:pos="142"/>
          <w:tab w:val="left" w:pos="9639"/>
        </w:tabs>
        <w:ind w:right="141"/>
        <w:jc w:val="both"/>
        <w:rPr>
          <w:rFonts w:ascii="Arial" w:hAnsi="Arial" w:cs="Arial"/>
          <w:sz w:val="16"/>
          <w:szCs w:val="16"/>
        </w:rPr>
      </w:pPr>
      <w:r w:rsidRPr="006B5B77">
        <w:rPr>
          <w:rFonts w:ascii="Arial" w:hAnsi="Arial" w:cs="Arial"/>
          <w:sz w:val="16"/>
          <w:szCs w:val="16"/>
        </w:rPr>
        <w:t xml:space="preserve">Če podatkov, zaradi obsežnosti, ni mogoče vnesti v obrazec, jih prijavitelj lahko poda tudi v drugačni obliki kot prilogo, ki mora vsebovati vse podatke, ki so zahtevani v obrazcu. </w:t>
      </w:r>
    </w:p>
    <w:p w14:paraId="08662B43" w14:textId="77777777" w:rsidR="00534651" w:rsidRDefault="00534651" w:rsidP="00680883"/>
    <w:p w14:paraId="59D0E102" w14:textId="77777777" w:rsidR="00680883" w:rsidRPr="00A853D7" w:rsidRDefault="00680883" w:rsidP="00680883">
      <w:pPr>
        <w:pStyle w:val="Telobesedila3"/>
        <w:rPr>
          <w:sz w:val="10"/>
          <w:szCs w:val="10"/>
        </w:rPr>
      </w:pPr>
    </w:p>
    <w:tbl>
      <w:tblPr>
        <w:tblW w:w="9356" w:type="dxa"/>
        <w:tblInd w:w="70" w:type="dxa"/>
        <w:shd w:val="clear" w:color="auto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680883" w:rsidRPr="00A853D7" w14:paraId="7C7D056A" w14:textId="77777777" w:rsidTr="00393A25">
        <w:trPr>
          <w:trHeight w:val="338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54E25E" w14:textId="1C8A05A2" w:rsidR="00680883" w:rsidRPr="00A853D7" w:rsidRDefault="00C3457C" w:rsidP="00393A25">
            <w:pPr>
              <w:rPr>
                <w:b/>
              </w:rPr>
            </w:pPr>
            <w:r>
              <w:rPr>
                <w:b/>
              </w:rPr>
              <w:t>3</w:t>
            </w:r>
            <w:r w:rsidR="00680883" w:rsidRPr="00A853D7">
              <w:rPr>
                <w:b/>
              </w:rPr>
              <w:t>. OBVEZNE PRILOGE</w:t>
            </w:r>
          </w:p>
        </w:tc>
      </w:tr>
    </w:tbl>
    <w:p w14:paraId="6345A878" w14:textId="77777777" w:rsidR="00680883" w:rsidRPr="00A853D7" w:rsidRDefault="00680883" w:rsidP="00680883">
      <w:pPr>
        <w:pStyle w:val="Telobesedila3"/>
      </w:pPr>
    </w:p>
    <w:p w14:paraId="025CF244" w14:textId="77777777" w:rsidR="00680883" w:rsidRPr="00A853D7" w:rsidRDefault="00680883" w:rsidP="00680883">
      <w:pPr>
        <w:pStyle w:val="Telobesedila3"/>
        <w:rPr>
          <w:b/>
          <w:sz w:val="20"/>
          <w:szCs w:val="20"/>
        </w:rPr>
      </w:pPr>
      <w:r w:rsidRPr="00A853D7">
        <w:rPr>
          <w:b/>
          <w:sz w:val="20"/>
          <w:szCs w:val="20"/>
        </w:rPr>
        <w:t>Prijava mora vsebovati vse obvezne priloge, ki so:</w:t>
      </w:r>
    </w:p>
    <w:p w14:paraId="42C6D90B" w14:textId="77777777" w:rsidR="00680883" w:rsidRPr="00A853D7" w:rsidRDefault="00680883" w:rsidP="00680883">
      <w:pPr>
        <w:pStyle w:val="Odstavekseznama"/>
        <w:numPr>
          <w:ilvl w:val="0"/>
          <w:numId w:val="32"/>
        </w:numPr>
        <w:rPr>
          <w:sz w:val="20"/>
          <w:szCs w:val="20"/>
        </w:rPr>
      </w:pPr>
      <w:r w:rsidRPr="00A853D7">
        <w:rPr>
          <w:sz w:val="20"/>
          <w:szCs w:val="20"/>
        </w:rPr>
        <w:t>fotokopije dokazil o izjemnih dosežkih (kot je navedeno v 2. točki tega obrazca),</w:t>
      </w:r>
    </w:p>
    <w:p w14:paraId="618159A2" w14:textId="77777777" w:rsidR="00680883" w:rsidRPr="00A853D7" w:rsidRDefault="00680883" w:rsidP="00680883">
      <w:pPr>
        <w:pStyle w:val="Odstavekseznama"/>
        <w:numPr>
          <w:ilvl w:val="0"/>
          <w:numId w:val="32"/>
        </w:numPr>
        <w:rPr>
          <w:sz w:val="20"/>
          <w:szCs w:val="20"/>
        </w:rPr>
      </w:pPr>
      <w:r w:rsidRPr="00A853D7">
        <w:rPr>
          <w:sz w:val="20"/>
          <w:szCs w:val="20"/>
        </w:rPr>
        <w:t xml:space="preserve">s podpisom potrjeno Izjavo (Obrazec št. 2). </w:t>
      </w:r>
    </w:p>
    <w:p w14:paraId="3A587624" w14:textId="77777777" w:rsidR="00680883" w:rsidRPr="00A853D7" w:rsidRDefault="00680883" w:rsidP="00680883">
      <w:pPr>
        <w:rPr>
          <w:sz w:val="20"/>
          <w:szCs w:val="20"/>
        </w:rPr>
      </w:pPr>
    </w:p>
    <w:p w14:paraId="6EB91832" w14:textId="77777777" w:rsidR="00680883" w:rsidRPr="00A853D7" w:rsidRDefault="00680883" w:rsidP="00680883">
      <w:pPr>
        <w:pStyle w:val="Naslov1"/>
        <w:spacing w:before="0" w:beforeAutospacing="0" w:after="0" w:afterAutospacing="0"/>
        <w:rPr>
          <w:sz w:val="22"/>
          <w:szCs w:val="22"/>
        </w:rPr>
      </w:pPr>
    </w:p>
    <w:p w14:paraId="36B38FB1" w14:textId="77777777" w:rsidR="00680883" w:rsidRPr="00A853D7" w:rsidRDefault="00680883" w:rsidP="00680883">
      <w:pPr>
        <w:pStyle w:val="Naslov1"/>
        <w:spacing w:before="0" w:beforeAutospacing="0" w:after="0" w:afterAutospacing="0"/>
        <w:rPr>
          <w:sz w:val="22"/>
          <w:szCs w:val="22"/>
        </w:rPr>
      </w:pPr>
    </w:p>
    <w:p w14:paraId="219C42E2" w14:textId="77777777" w:rsidR="00680883" w:rsidRPr="00A853D7" w:rsidRDefault="00680883" w:rsidP="00680883">
      <w:pPr>
        <w:pStyle w:val="Naslov1"/>
        <w:spacing w:before="0" w:beforeAutospacing="0" w:after="0" w:afterAutospacing="0"/>
        <w:rPr>
          <w:sz w:val="22"/>
          <w:szCs w:val="22"/>
        </w:rPr>
      </w:pPr>
    </w:p>
    <w:p w14:paraId="02BE99D1" w14:textId="77777777" w:rsidR="00680883" w:rsidRPr="00A853D7" w:rsidRDefault="00680883" w:rsidP="00680883">
      <w:pPr>
        <w:pStyle w:val="Naslov1"/>
        <w:spacing w:before="0" w:beforeAutospacing="0" w:after="0" w:afterAutospacing="0"/>
        <w:rPr>
          <w:sz w:val="22"/>
          <w:szCs w:val="22"/>
        </w:rPr>
      </w:pPr>
    </w:p>
    <w:p w14:paraId="651FA5DD" w14:textId="77777777" w:rsidR="00680883" w:rsidRPr="00A853D7" w:rsidRDefault="00680883" w:rsidP="00680883">
      <w:pPr>
        <w:pStyle w:val="Naslov1"/>
        <w:spacing w:before="0" w:beforeAutospacing="0" w:after="0" w:afterAutospacing="0"/>
        <w:rPr>
          <w:sz w:val="22"/>
          <w:szCs w:val="22"/>
        </w:rPr>
      </w:pPr>
    </w:p>
    <w:p w14:paraId="0A2AFF4F" w14:textId="77777777" w:rsidR="00680883" w:rsidRPr="00A853D7" w:rsidRDefault="00680883" w:rsidP="00680883">
      <w:pPr>
        <w:pStyle w:val="Naslov1"/>
        <w:spacing w:before="0" w:beforeAutospacing="0" w:after="0" w:afterAutospacing="0"/>
        <w:rPr>
          <w:sz w:val="22"/>
          <w:szCs w:val="22"/>
        </w:rPr>
      </w:pPr>
    </w:p>
    <w:p w14:paraId="2E913305" w14:textId="77777777" w:rsidR="00680883" w:rsidRPr="00A853D7" w:rsidRDefault="00680883" w:rsidP="00680883">
      <w:pPr>
        <w:pStyle w:val="Naslov1"/>
        <w:spacing w:before="0" w:beforeAutospacing="0" w:after="0" w:afterAutospacing="0"/>
        <w:rPr>
          <w:sz w:val="22"/>
          <w:szCs w:val="22"/>
        </w:rPr>
      </w:pPr>
    </w:p>
    <w:p w14:paraId="135F1EEF" w14:textId="77777777" w:rsidR="00680883" w:rsidRPr="00A853D7" w:rsidRDefault="00680883" w:rsidP="00680883">
      <w:pPr>
        <w:pStyle w:val="Naslov1"/>
        <w:spacing w:before="0" w:beforeAutospacing="0" w:after="0" w:afterAutospacing="0"/>
        <w:rPr>
          <w:sz w:val="20"/>
          <w:szCs w:val="20"/>
        </w:rPr>
      </w:pPr>
      <w:r w:rsidRPr="00A853D7">
        <w:rPr>
          <w:sz w:val="20"/>
          <w:szCs w:val="20"/>
        </w:rPr>
        <w:t>Kraj in datum:_______________________                   Podpis prijavitelja :_______________________</w:t>
      </w:r>
    </w:p>
    <w:p w14:paraId="433281AD" w14:textId="582FD3FA" w:rsidR="00680883" w:rsidRPr="000E6547" w:rsidRDefault="00680883" w:rsidP="00680883">
      <w:pPr>
        <w:pStyle w:val="Naslov1"/>
        <w:spacing w:before="0" w:beforeAutospacing="0" w:after="0" w:afterAutospacing="0"/>
        <w:rPr>
          <w:rFonts w:ascii="Arial" w:hAnsi="Arial" w:cs="Arial"/>
          <w:b w:val="0"/>
          <w:sz w:val="16"/>
          <w:szCs w:val="16"/>
        </w:rPr>
      </w:pPr>
      <w:r w:rsidRPr="00A853D7">
        <w:rPr>
          <w:b w:val="0"/>
          <w:sz w:val="16"/>
          <w:szCs w:val="16"/>
        </w:rPr>
        <w:t xml:space="preserve">                                                                                                              </w:t>
      </w:r>
    </w:p>
    <w:p w14:paraId="03A5B54D" w14:textId="77777777" w:rsidR="002E5E93" w:rsidRPr="002D527D" w:rsidRDefault="002E5E93" w:rsidP="00680883">
      <w:pPr>
        <w:pStyle w:val="Telobesedila"/>
        <w:tabs>
          <w:tab w:val="center" w:pos="4889"/>
          <w:tab w:val="left" w:pos="7737"/>
        </w:tabs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</w:p>
    <w:sectPr w:rsidR="002E5E93" w:rsidRPr="002D527D" w:rsidSect="00394EE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558" w:bottom="1418" w:left="993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A28CD6" w14:textId="77777777" w:rsidR="00F925C4" w:rsidRDefault="00F925C4" w:rsidP="00A55117">
      <w:r>
        <w:separator/>
      </w:r>
    </w:p>
  </w:endnote>
  <w:endnote w:type="continuationSeparator" w:id="0">
    <w:p w14:paraId="5A7D17CB" w14:textId="77777777" w:rsidR="00F925C4" w:rsidRDefault="00F925C4" w:rsidP="00A55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0"/>
        <w:szCs w:val="20"/>
      </w:rPr>
      <w:id w:val="-1563713745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  <w:sz w:val="22"/>
        <w:szCs w:val="22"/>
      </w:rPr>
    </w:sdtEndPr>
    <w:sdtContent>
      <w:p w14:paraId="750C606D" w14:textId="77777777" w:rsidR="005411DD" w:rsidRPr="00534651" w:rsidRDefault="00E55BE9" w:rsidP="005411DD">
        <w:pPr>
          <w:pStyle w:val="Nog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53465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5411DD" w:rsidRPr="00534651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53465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C3AD8" w:rsidRPr="00534651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534651">
          <w:rPr>
            <w:rFonts w:ascii="Times New Roman" w:hAnsi="Times New Roman" w:cs="Times New Roman"/>
            <w:sz w:val="20"/>
            <w:szCs w:val="20"/>
          </w:rPr>
          <w:fldChar w:fldCharType="end"/>
        </w:r>
        <w:r w:rsidR="005411DD" w:rsidRPr="00534651">
          <w:rPr>
            <w:rFonts w:ascii="Times New Roman" w:hAnsi="Times New Roman" w:cs="Times New Roman"/>
            <w:sz w:val="20"/>
            <w:szCs w:val="20"/>
          </w:rPr>
          <w:t>/</w:t>
        </w:r>
        <w:r w:rsidR="009E02A9" w:rsidRPr="0053465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9E02A9" w:rsidRPr="00534651">
          <w:rPr>
            <w:rFonts w:ascii="Times New Roman" w:hAnsi="Times New Roman" w:cs="Times New Roman"/>
            <w:sz w:val="20"/>
            <w:szCs w:val="20"/>
          </w:rPr>
          <w:instrText xml:space="preserve"> NUMPAGES   \* MERGEFORMAT </w:instrText>
        </w:r>
        <w:r w:rsidR="009E02A9" w:rsidRPr="0053465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C3AD8" w:rsidRPr="00534651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="009E02A9" w:rsidRPr="00534651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  <w:p w14:paraId="76DC19A0" w14:textId="77777777" w:rsidR="001E2CED" w:rsidRDefault="00F925C4">
        <w:pPr>
          <w:pStyle w:val="Noga"/>
          <w:jc w:val="center"/>
        </w:pPr>
      </w:p>
    </w:sdtContent>
  </w:sdt>
  <w:p w14:paraId="69FD7CE3" w14:textId="77777777" w:rsidR="001E2CED" w:rsidRDefault="001E2CE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0B990" w14:textId="77777777" w:rsidR="005411DD" w:rsidRDefault="00F925C4" w:rsidP="005411DD">
    <w:pPr>
      <w:pStyle w:val="Noga"/>
      <w:jc w:val="center"/>
      <w:rPr>
        <w:rFonts w:ascii="Arial" w:hAnsi="Arial" w:cs="Arial"/>
      </w:rPr>
    </w:pPr>
    <w:sdt>
      <w:sdtPr>
        <w:id w:val="567083074"/>
        <w:docPartObj>
          <w:docPartGallery w:val="Page Numbers (Bottom of Page)"/>
          <w:docPartUnique/>
        </w:docPartObj>
      </w:sdtPr>
      <w:sdtEndPr/>
      <w:sdtContent/>
    </w:sdt>
    <w:r w:rsidR="00D0481C">
      <w:rPr>
        <w:rFonts w:ascii="Arial" w:hAnsi="Arial" w:cs="Arial"/>
      </w:rPr>
      <w:t>1/4</w:t>
    </w:r>
  </w:p>
  <w:p w14:paraId="494BBE5A" w14:textId="77777777" w:rsidR="001E2CED" w:rsidRDefault="001E2CED">
    <w:pPr>
      <w:pStyle w:val="Noga"/>
      <w:jc w:val="center"/>
    </w:pPr>
  </w:p>
  <w:p w14:paraId="79D251E4" w14:textId="77777777" w:rsidR="001E2CED" w:rsidRDefault="001E2CE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15D977" w14:textId="77777777" w:rsidR="00F925C4" w:rsidRDefault="00F925C4" w:rsidP="00A55117">
      <w:r>
        <w:separator/>
      </w:r>
    </w:p>
  </w:footnote>
  <w:footnote w:type="continuationSeparator" w:id="0">
    <w:p w14:paraId="2B413E1B" w14:textId="77777777" w:rsidR="00F925C4" w:rsidRDefault="00F925C4" w:rsidP="00A551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C4458A" w14:textId="3399C1D9" w:rsidR="00680883" w:rsidRPr="002677FC" w:rsidRDefault="00680883" w:rsidP="00680883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JAVNI POZIV 202</w:t>
    </w:r>
    <w:r w:rsidR="00940CB7">
      <w:rPr>
        <w:rFonts w:ascii="Arial" w:hAnsi="Arial" w:cs="Arial"/>
        <w:sz w:val="16"/>
        <w:szCs w:val="16"/>
      </w:rPr>
      <w:t>4</w:t>
    </w:r>
    <w:r w:rsidRPr="002677FC">
      <w:rPr>
        <w:rFonts w:ascii="Arial" w:hAnsi="Arial" w:cs="Arial"/>
        <w:sz w:val="16"/>
        <w:szCs w:val="16"/>
      </w:rPr>
      <w:t xml:space="preserve"> – IZJEMNI DOSEŽKI</w:t>
    </w:r>
    <w:r>
      <w:rPr>
        <w:rFonts w:ascii="Arial" w:hAnsi="Arial" w:cs="Arial"/>
        <w:sz w:val="16"/>
        <w:szCs w:val="16"/>
      </w:rPr>
      <w:t xml:space="preserve"> ŠPORT</w:t>
    </w:r>
  </w:p>
  <w:p w14:paraId="7CACB691" w14:textId="3F768C60" w:rsidR="00680883" w:rsidRPr="00D41343" w:rsidRDefault="00680883" w:rsidP="00680883">
    <w:pPr>
      <w:pStyle w:val="Glava"/>
      <w:rPr>
        <w:rFonts w:ascii="Arial" w:hAnsi="Arial" w:cs="Arial"/>
        <w:b/>
        <w:sz w:val="16"/>
        <w:szCs w:val="16"/>
      </w:rPr>
    </w:pPr>
    <w:r w:rsidRPr="002677FC">
      <w:rPr>
        <w:rFonts w:ascii="Arial" w:hAnsi="Arial" w:cs="Arial"/>
        <w:b/>
        <w:sz w:val="16"/>
        <w:szCs w:val="16"/>
      </w:rPr>
      <w:t>OBRAZEC ŠT</w:t>
    </w:r>
    <w:r>
      <w:rPr>
        <w:rFonts w:ascii="Arial" w:hAnsi="Arial" w:cs="Arial"/>
        <w:b/>
        <w:sz w:val="16"/>
        <w:szCs w:val="16"/>
      </w:rPr>
      <w:t>. 1: Prijava na javni poziv 202</w:t>
    </w:r>
    <w:r w:rsidR="00151A4E">
      <w:rPr>
        <w:rFonts w:ascii="Arial" w:hAnsi="Arial" w:cs="Arial"/>
        <w:b/>
        <w:sz w:val="16"/>
        <w:szCs w:val="16"/>
      </w:rPr>
      <w:t>6</w:t>
    </w:r>
    <w:r w:rsidRPr="002677FC">
      <w:rPr>
        <w:rFonts w:ascii="Arial" w:hAnsi="Arial" w:cs="Arial"/>
        <w:b/>
        <w:sz w:val="16"/>
        <w:szCs w:val="16"/>
      </w:rPr>
      <w:t xml:space="preserve"> </w:t>
    </w:r>
    <w:r w:rsidRPr="002677FC">
      <w:rPr>
        <w:rFonts w:ascii="Arial" w:hAnsi="Arial" w:cs="Arial"/>
        <w:sz w:val="16"/>
        <w:szCs w:val="16"/>
      </w:rPr>
      <w:t>– izjemni dosežki</w:t>
    </w:r>
  </w:p>
  <w:p w14:paraId="08E4C70D" w14:textId="77777777" w:rsidR="00E3311D" w:rsidRDefault="00E3311D" w:rsidP="00AD2FAE">
    <w:pPr>
      <w:pStyle w:val="Glava"/>
      <w:tabs>
        <w:tab w:val="clear" w:pos="9072"/>
        <w:tab w:val="right" w:pos="935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3AFD48" w14:textId="77777777" w:rsidR="001E2CED" w:rsidRPr="00FC2600" w:rsidRDefault="001E2CED">
    <w:pPr>
      <w:pStyle w:val="Glava"/>
      <w:rPr>
        <w:rFonts w:ascii="Arial" w:hAnsi="Arial" w:cs="Arial"/>
        <w:sz w:val="16"/>
        <w:szCs w:val="16"/>
      </w:rPr>
    </w:pPr>
    <w:r w:rsidRPr="00FC2600">
      <w:rPr>
        <w:rFonts w:ascii="Arial" w:hAnsi="Arial" w:cs="Arial"/>
        <w:sz w:val="16"/>
        <w:szCs w:val="16"/>
      </w:rPr>
      <w:t>JAVNI POZIV 2013 – IZJEMNI DOSEŽKI</w:t>
    </w:r>
  </w:p>
  <w:p w14:paraId="5F139C6E" w14:textId="77777777" w:rsidR="001E2CED" w:rsidRPr="00FC2600" w:rsidRDefault="001E2CED">
    <w:pPr>
      <w:pStyle w:val="Glava"/>
      <w:rPr>
        <w:rFonts w:ascii="Arial" w:hAnsi="Arial" w:cs="Arial"/>
        <w:sz w:val="16"/>
        <w:szCs w:val="16"/>
      </w:rPr>
    </w:pPr>
    <w:r w:rsidRPr="00FC2600">
      <w:rPr>
        <w:rFonts w:ascii="Arial" w:hAnsi="Arial" w:cs="Arial"/>
        <w:sz w:val="16"/>
        <w:szCs w:val="16"/>
      </w:rPr>
      <w:t>OBRAZ</w:t>
    </w:r>
    <w:r>
      <w:rPr>
        <w:rFonts w:ascii="Arial" w:hAnsi="Arial" w:cs="Arial"/>
        <w:sz w:val="16"/>
        <w:szCs w:val="16"/>
      </w:rPr>
      <w:t>EC Š</w:t>
    </w:r>
    <w:r w:rsidRPr="00FC2600">
      <w:rPr>
        <w:rFonts w:ascii="Arial" w:hAnsi="Arial" w:cs="Arial"/>
        <w:sz w:val="16"/>
        <w:szCs w:val="16"/>
      </w:rPr>
      <w:t>T. 1: Prijava na javni poziv 2013 – izjemni dosežki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17BD9"/>
    <w:multiLevelType w:val="hybridMultilevel"/>
    <w:tmpl w:val="60DAF7A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A4867"/>
    <w:multiLevelType w:val="hybridMultilevel"/>
    <w:tmpl w:val="1D1880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A159A"/>
    <w:multiLevelType w:val="hybridMultilevel"/>
    <w:tmpl w:val="E2BAAB24"/>
    <w:lvl w:ilvl="0" w:tplc="4FD621D6">
      <w:start w:val="1"/>
      <w:numFmt w:val="bullet"/>
      <w:lvlText w:val="О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7D596E"/>
    <w:multiLevelType w:val="hybridMultilevel"/>
    <w:tmpl w:val="3AE4BF08"/>
    <w:lvl w:ilvl="0" w:tplc="4FD621D6">
      <w:start w:val="1"/>
      <w:numFmt w:val="bullet"/>
      <w:lvlText w:val="О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C80BBB"/>
    <w:multiLevelType w:val="hybridMultilevel"/>
    <w:tmpl w:val="52E48D12"/>
    <w:lvl w:ilvl="0" w:tplc="D1A64A5C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AC3010"/>
    <w:multiLevelType w:val="hybridMultilevel"/>
    <w:tmpl w:val="12BC04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8A243F"/>
    <w:multiLevelType w:val="singleLevel"/>
    <w:tmpl w:val="0424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0EA752BB"/>
    <w:multiLevelType w:val="hybridMultilevel"/>
    <w:tmpl w:val="1C66B658"/>
    <w:lvl w:ilvl="0" w:tplc="D1A64A5C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BB2AAD"/>
    <w:multiLevelType w:val="hybridMultilevel"/>
    <w:tmpl w:val="CEE6EB5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D67E08"/>
    <w:multiLevelType w:val="hybridMultilevel"/>
    <w:tmpl w:val="8B2C9922"/>
    <w:lvl w:ilvl="0" w:tplc="4FD621D6">
      <w:start w:val="1"/>
      <w:numFmt w:val="bullet"/>
      <w:lvlText w:val="О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A7466B"/>
    <w:multiLevelType w:val="hybridMultilevel"/>
    <w:tmpl w:val="98208226"/>
    <w:lvl w:ilvl="0" w:tplc="4FD621D6">
      <w:start w:val="1"/>
      <w:numFmt w:val="bullet"/>
      <w:lvlText w:val="О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30F5CC5"/>
    <w:multiLevelType w:val="multilevel"/>
    <w:tmpl w:val="6C16F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3FB3ED4"/>
    <w:multiLevelType w:val="hybridMultilevel"/>
    <w:tmpl w:val="3BE06658"/>
    <w:lvl w:ilvl="0" w:tplc="8EDADC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BF770B"/>
    <w:multiLevelType w:val="multilevel"/>
    <w:tmpl w:val="6CC66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0B62422"/>
    <w:multiLevelType w:val="hybridMultilevel"/>
    <w:tmpl w:val="E6DE85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3B5432"/>
    <w:multiLevelType w:val="hybridMultilevel"/>
    <w:tmpl w:val="6D667D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EF70BA"/>
    <w:multiLevelType w:val="hybridMultilevel"/>
    <w:tmpl w:val="C302E0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F60FDC"/>
    <w:multiLevelType w:val="hybridMultilevel"/>
    <w:tmpl w:val="EE0C0492"/>
    <w:lvl w:ilvl="0" w:tplc="09822EE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BC0312"/>
    <w:multiLevelType w:val="hybridMultilevel"/>
    <w:tmpl w:val="BB762100"/>
    <w:lvl w:ilvl="0" w:tplc="350EB7C0">
      <w:start w:val="42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9" w15:restartNumberingAfterBreak="0">
    <w:nsid w:val="388464B6"/>
    <w:multiLevelType w:val="hybridMultilevel"/>
    <w:tmpl w:val="C6BC903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0064A1"/>
    <w:multiLevelType w:val="hybridMultilevel"/>
    <w:tmpl w:val="903A7B90"/>
    <w:lvl w:ilvl="0" w:tplc="4FD621D6">
      <w:start w:val="1"/>
      <w:numFmt w:val="bullet"/>
      <w:lvlText w:val="О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30F5C9E"/>
    <w:multiLevelType w:val="hybridMultilevel"/>
    <w:tmpl w:val="A7AAC5CC"/>
    <w:lvl w:ilvl="0" w:tplc="3FD08CC4">
      <w:start w:val="42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6C0A40"/>
    <w:multiLevelType w:val="hybridMultilevel"/>
    <w:tmpl w:val="F2EAB18E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7327F1A"/>
    <w:multiLevelType w:val="hybridMultilevel"/>
    <w:tmpl w:val="0158ECAE"/>
    <w:lvl w:ilvl="0" w:tplc="987E9E92">
      <w:start w:val="1"/>
      <w:numFmt w:val="lowerLetter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6A7237"/>
    <w:multiLevelType w:val="hybridMultilevel"/>
    <w:tmpl w:val="E8F20EAE"/>
    <w:lvl w:ilvl="0" w:tplc="0424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4C621C68"/>
    <w:multiLevelType w:val="hybridMultilevel"/>
    <w:tmpl w:val="9D02BC9E"/>
    <w:lvl w:ilvl="0" w:tplc="A40E467C">
      <w:start w:val="1"/>
      <w:numFmt w:val="decimal"/>
      <w:lvlText w:val="%1."/>
      <w:lvlJc w:val="left"/>
      <w:pPr>
        <w:tabs>
          <w:tab w:val="num" w:pos="680"/>
        </w:tabs>
        <w:ind w:left="737" w:hanging="397"/>
      </w:pPr>
      <w:rPr>
        <w:rFonts w:hint="default"/>
        <w:b w:val="0"/>
        <w:i/>
      </w:rPr>
    </w:lvl>
    <w:lvl w:ilvl="1" w:tplc="673E41D2">
      <w:start w:val="3"/>
      <w:numFmt w:val="upperRoman"/>
      <w:lvlText w:val="%2."/>
      <w:lvlJc w:val="left"/>
      <w:pPr>
        <w:tabs>
          <w:tab w:val="num" w:pos="284"/>
        </w:tabs>
        <w:ind w:left="0" w:firstLine="0"/>
      </w:pPr>
      <w:rPr>
        <w:rFonts w:hint="default"/>
        <w:b w:val="0"/>
        <w:i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4D4EC0"/>
    <w:multiLevelType w:val="hybridMultilevel"/>
    <w:tmpl w:val="CF1A90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6B2BA2"/>
    <w:multiLevelType w:val="hybridMultilevel"/>
    <w:tmpl w:val="BA20CD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EF73A7"/>
    <w:multiLevelType w:val="hybridMultilevel"/>
    <w:tmpl w:val="06EE23CE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8A24FA"/>
    <w:multiLevelType w:val="hybridMultilevel"/>
    <w:tmpl w:val="A56ED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E291D"/>
    <w:multiLevelType w:val="hybridMultilevel"/>
    <w:tmpl w:val="7078053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4654E7"/>
    <w:multiLevelType w:val="hybridMultilevel"/>
    <w:tmpl w:val="B6FEB0F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4E0309"/>
    <w:multiLevelType w:val="hybridMultilevel"/>
    <w:tmpl w:val="4BD47AB0"/>
    <w:lvl w:ilvl="0" w:tplc="4FD621D6">
      <w:start w:val="1"/>
      <w:numFmt w:val="bullet"/>
      <w:lvlText w:val="О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CB7A84"/>
    <w:multiLevelType w:val="hybridMultilevel"/>
    <w:tmpl w:val="DE96A450"/>
    <w:lvl w:ilvl="0" w:tplc="4FD621D6">
      <w:start w:val="1"/>
      <w:numFmt w:val="bullet"/>
      <w:lvlText w:val="О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F517159"/>
    <w:multiLevelType w:val="hybridMultilevel"/>
    <w:tmpl w:val="7F44CB5C"/>
    <w:lvl w:ilvl="0" w:tplc="4FD621D6">
      <w:start w:val="1"/>
      <w:numFmt w:val="bullet"/>
      <w:lvlText w:val="О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F8250BB"/>
    <w:multiLevelType w:val="hybridMultilevel"/>
    <w:tmpl w:val="A2760682"/>
    <w:lvl w:ilvl="0" w:tplc="0424000F">
      <w:start w:val="1"/>
      <w:numFmt w:val="decimal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4A31E1"/>
    <w:multiLevelType w:val="hybridMultilevel"/>
    <w:tmpl w:val="6DF2400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E66DC3"/>
    <w:multiLevelType w:val="hybridMultilevel"/>
    <w:tmpl w:val="504E1DC6"/>
    <w:lvl w:ilvl="0" w:tplc="8EDADC2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95117ED"/>
    <w:multiLevelType w:val="hybridMultilevel"/>
    <w:tmpl w:val="0BF658A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B64C0D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72AC10D1"/>
    <w:multiLevelType w:val="hybridMultilevel"/>
    <w:tmpl w:val="ABB4CA70"/>
    <w:lvl w:ilvl="0" w:tplc="4FD621D6">
      <w:start w:val="1"/>
      <w:numFmt w:val="bullet"/>
      <w:lvlText w:val="О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7497E0A"/>
    <w:multiLevelType w:val="hybridMultilevel"/>
    <w:tmpl w:val="41F8278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2212E6"/>
    <w:multiLevelType w:val="hybridMultilevel"/>
    <w:tmpl w:val="80888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78763B"/>
    <w:multiLevelType w:val="hybridMultilevel"/>
    <w:tmpl w:val="DC9AAC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7B0C0F"/>
    <w:multiLevelType w:val="hybridMultilevel"/>
    <w:tmpl w:val="B16E4D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25"/>
  </w:num>
  <w:num w:numId="4">
    <w:abstractNumId w:val="17"/>
  </w:num>
  <w:num w:numId="5">
    <w:abstractNumId w:val="18"/>
  </w:num>
  <w:num w:numId="6">
    <w:abstractNumId w:val="42"/>
  </w:num>
  <w:num w:numId="7">
    <w:abstractNumId w:val="38"/>
  </w:num>
  <w:num w:numId="8">
    <w:abstractNumId w:val="5"/>
  </w:num>
  <w:num w:numId="9">
    <w:abstractNumId w:val="15"/>
  </w:num>
  <w:num w:numId="10">
    <w:abstractNumId w:val="19"/>
  </w:num>
  <w:num w:numId="11">
    <w:abstractNumId w:val="35"/>
  </w:num>
  <w:num w:numId="12">
    <w:abstractNumId w:val="36"/>
  </w:num>
  <w:num w:numId="13">
    <w:abstractNumId w:val="14"/>
  </w:num>
  <w:num w:numId="14">
    <w:abstractNumId w:val="4"/>
  </w:num>
  <w:num w:numId="15">
    <w:abstractNumId w:val="7"/>
  </w:num>
  <w:num w:numId="16">
    <w:abstractNumId w:val="6"/>
  </w:num>
  <w:num w:numId="17">
    <w:abstractNumId w:val="39"/>
  </w:num>
  <w:num w:numId="18">
    <w:abstractNumId w:val="8"/>
  </w:num>
  <w:num w:numId="19">
    <w:abstractNumId w:val="30"/>
  </w:num>
  <w:num w:numId="20">
    <w:abstractNumId w:val="41"/>
  </w:num>
  <w:num w:numId="21">
    <w:abstractNumId w:val="1"/>
  </w:num>
  <w:num w:numId="22">
    <w:abstractNumId w:val="43"/>
  </w:num>
  <w:num w:numId="23">
    <w:abstractNumId w:val="27"/>
  </w:num>
  <w:num w:numId="24">
    <w:abstractNumId w:val="0"/>
  </w:num>
  <w:num w:numId="25">
    <w:abstractNumId w:val="21"/>
  </w:num>
  <w:num w:numId="26">
    <w:abstractNumId w:val="26"/>
  </w:num>
  <w:num w:numId="27">
    <w:abstractNumId w:val="44"/>
  </w:num>
  <w:num w:numId="28">
    <w:abstractNumId w:val="29"/>
  </w:num>
  <w:num w:numId="29">
    <w:abstractNumId w:val="28"/>
  </w:num>
  <w:num w:numId="30">
    <w:abstractNumId w:val="24"/>
  </w:num>
  <w:num w:numId="31">
    <w:abstractNumId w:val="16"/>
  </w:num>
  <w:num w:numId="32">
    <w:abstractNumId w:val="31"/>
  </w:num>
  <w:num w:numId="33">
    <w:abstractNumId w:val="37"/>
  </w:num>
  <w:num w:numId="34">
    <w:abstractNumId w:val="23"/>
  </w:num>
  <w:num w:numId="35">
    <w:abstractNumId w:val="20"/>
  </w:num>
  <w:num w:numId="36">
    <w:abstractNumId w:val="2"/>
  </w:num>
  <w:num w:numId="37">
    <w:abstractNumId w:val="33"/>
  </w:num>
  <w:num w:numId="38">
    <w:abstractNumId w:val="40"/>
  </w:num>
  <w:num w:numId="39">
    <w:abstractNumId w:val="10"/>
  </w:num>
  <w:num w:numId="40">
    <w:abstractNumId w:val="3"/>
  </w:num>
  <w:num w:numId="41">
    <w:abstractNumId w:val="34"/>
  </w:num>
  <w:num w:numId="42">
    <w:abstractNumId w:val="12"/>
  </w:num>
  <w:num w:numId="43">
    <w:abstractNumId w:val="32"/>
  </w:num>
  <w:num w:numId="44">
    <w:abstractNumId w:val="9"/>
  </w:num>
  <w:num w:numId="4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9E6"/>
    <w:rsid w:val="00000759"/>
    <w:rsid w:val="0000400B"/>
    <w:rsid w:val="00005931"/>
    <w:rsid w:val="00013360"/>
    <w:rsid w:val="000136EB"/>
    <w:rsid w:val="00017120"/>
    <w:rsid w:val="00021011"/>
    <w:rsid w:val="0004340E"/>
    <w:rsid w:val="00050260"/>
    <w:rsid w:val="000516D8"/>
    <w:rsid w:val="00056204"/>
    <w:rsid w:val="00080FB1"/>
    <w:rsid w:val="0008434E"/>
    <w:rsid w:val="00084B9A"/>
    <w:rsid w:val="00084F83"/>
    <w:rsid w:val="00085AA3"/>
    <w:rsid w:val="00087A4A"/>
    <w:rsid w:val="00087A72"/>
    <w:rsid w:val="00092B35"/>
    <w:rsid w:val="00093BEB"/>
    <w:rsid w:val="00095798"/>
    <w:rsid w:val="000B0686"/>
    <w:rsid w:val="000C14FB"/>
    <w:rsid w:val="000C38BC"/>
    <w:rsid w:val="000C522E"/>
    <w:rsid w:val="000D3FB8"/>
    <w:rsid w:val="000D79DD"/>
    <w:rsid w:val="000D7C61"/>
    <w:rsid w:val="000E6382"/>
    <w:rsid w:val="00106A3B"/>
    <w:rsid w:val="00134DA1"/>
    <w:rsid w:val="00135024"/>
    <w:rsid w:val="00143257"/>
    <w:rsid w:val="00144586"/>
    <w:rsid w:val="00146EB3"/>
    <w:rsid w:val="00151A4E"/>
    <w:rsid w:val="001609C2"/>
    <w:rsid w:val="001638E3"/>
    <w:rsid w:val="00183927"/>
    <w:rsid w:val="001843D2"/>
    <w:rsid w:val="00186295"/>
    <w:rsid w:val="00193CC5"/>
    <w:rsid w:val="001B495F"/>
    <w:rsid w:val="001C11AC"/>
    <w:rsid w:val="001C5BCA"/>
    <w:rsid w:val="001C77CD"/>
    <w:rsid w:val="001D1C41"/>
    <w:rsid w:val="001D4854"/>
    <w:rsid w:val="001D56D2"/>
    <w:rsid w:val="001D7348"/>
    <w:rsid w:val="001E2CED"/>
    <w:rsid w:val="00201FC6"/>
    <w:rsid w:val="00206B7D"/>
    <w:rsid w:val="00207DE0"/>
    <w:rsid w:val="00211845"/>
    <w:rsid w:val="00215FBA"/>
    <w:rsid w:val="00226AAC"/>
    <w:rsid w:val="00236FFB"/>
    <w:rsid w:val="00237A80"/>
    <w:rsid w:val="002472DE"/>
    <w:rsid w:val="00251F4B"/>
    <w:rsid w:val="00264DDC"/>
    <w:rsid w:val="00266BC2"/>
    <w:rsid w:val="00277D95"/>
    <w:rsid w:val="00284534"/>
    <w:rsid w:val="002860EC"/>
    <w:rsid w:val="002B4735"/>
    <w:rsid w:val="002C1FC8"/>
    <w:rsid w:val="002C3AD8"/>
    <w:rsid w:val="002D527D"/>
    <w:rsid w:val="002D6E95"/>
    <w:rsid w:val="002E2687"/>
    <w:rsid w:val="002E5E93"/>
    <w:rsid w:val="002E71CF"/>
    <w:rsid w:val="002F1AF3"/>
    <w:rsid w:val="002F2E40"/>
    <w:rsid w:val="002F3C67"/>
    <w:rsid w:val="002F6F72"/>
    <w:rsid w:val="00311B75"/>
    <w:rsid w:val="003214D4"/>
    <w:rsid w:val="00321821"/>
    <w:rsid w:val="00330618"/>
    <w:rsid w:val="00332712"/>
    <w:rsid w:val="00335315"/>
    <w:rsid w:val="003424E5"/>
    <w:rsid w:val="003518A7"/>
    <w:rsid w:val="00362722"/>
    <w:rsid w:val="00374585"/>
    <w:rsid w:val="00376D98"/>
    <w:rsid w:val="00384066"/>
    <w:rsid w:val="00386855"/>
    <w:rsid w:val="003900BB"/>
    <w:rsid w:val="00394EE2"/>
    <w:rsid w:val="003978DB"/>
    <w:rsid w:val="003A03BA"/>
    <w:rsid w:val="003B1732"/>
    <w:rsid w:val="003B613E"/>
    <w:rsid w:val="003B6177"/>
    <w:rsid w:val="003D20B2"/>
    <w:rsid w:val="003D30CB"/>
    <w:rsid w:val="003D5538"/>
    <w:rsid w:val="003E6570"/>
    <w:rsid w:val="003F14D4"/>
    <w:rsid w:val="003F2222"/>
    <w:rsid w:val="003F636A"/>
    <w:rsid w:val="00405616"/>
    <w:rsid w:val="00410540"/>
    <w:rsid w:val="00410AAD"/>
    <w:rsid w:val="004301E1"/>
    <w:rsid w:val="00436732"/>
    <w:rsid w:val="004510AC"/>
    <w:rsid w:val="0046129F"/>
    <w:rsid w:val="00465DF3"/>
    <w:rsid w:val="00473FBC"/>
    <w:rsid w:val="00484E9E"/>
    <w:rsid w:val="00487F88"/>
    <w:rsid w:val="00497054"/>
    <w:rsid w:val="004A4033"/>
    <w:rsid w:val="004A6B3B"/>
    <w:rsid w:val="004B05F6"/>
    <w:rsid w:val="004B3189"/>
    <w:rsid w:val="004B5B48"/>
    <w:rsid w:val="004B6CA0"/>
    <w:rsid w:val="004C787C"/>
    <w:rsid w:val="004D235F"/>
    <w:rsid w:val="004D274F"/>
    <w:rsid w:val="004D7AE7"/>
    <w:rsid w:val="004D7D2F"/>
    <w:rsid w:val="004E1673"/>
    <w:rsid w:val="004E79A1"/>
    <w:rsid w:val="004F4599"/>
    <w:rsid w:val="00511156"/>
    <w:rsid w:val="00522A49"/>
    <w:rsid w:val="00522A62"/>
    <w:rsid w:val="00524B69"/>
    <w:rsid w:val="00527B63"/>
    <w:rsid w:val="00531428"/>
    <w:rsid w:val="00534651"/>
    <w:rsid w:val="005411DD"/>
    <w:rsid w:val="0054275B"/>
    <w:rsid w:val="005572F0"/>
    <w:rsid w:val="00563142"/>
    <w:rsid w:val="00564F8F"/>
    <w:rsid w:val="0058006D"/>
    <w:rsid w:val="0058126D"/>
    <w:rsid w:val="00582ED7"/>
    <w:rsid w:val="00583BF1"/>
    <w:rsid w:val="00587C04"/>
    <w:rsid w:val="0059104C"/>
    <w:rsid w:val="005930EE"/>
    <w:rsid w:val="0059498F"/>
    <w:rsid w:val="005A10BD"/>
    <w:rsid w:val="005A31B5"/>
    <w:rsid w:val="005B3935"/>
    <w:rsid w:val="005B4895"/>
    <w:rsid w:val="005B4C2B"/>
    <w:rsid w:val="005C661D"/>
    <w:rsid w:val="005C7A66"/>
    <w:rsid w:val="005D7B4A"/>
    <w:rsid w:val="005E27B7"/>
    <w:rsid w:val="005E5513"/>
    <w:rsid w:val="005F1701"/>
    <w:rsid w:val="005F6AB3"/>
    <w:rsid w:val="005F6ED8"/>
    <w:rsid w:val="00604F0D"/>
    <w:rsid w:val="006070E7"/>
    <w:rsid w:val="00611954"/>
    <w:rsid w:val="00612553"/>
    <w:rsid w:val="006323D6"/>
    <w:rsid w:val="006332B8"/>
    <w:rsid w:val="0063403A"/>
    <w:rsid w:val="006350A1"/>
    <w:rsid w:val="006352A7"/>
    <w:rsid w:val="00641FEA"/>
    <w:rsid w:val="00650932"/>
    <w:rsid w:val="00666473"/>
    <w:rsid w:val="00673141"/>
    <w:rsid w:val="006756E7"/>
    <w:rsid w:val="00676FC7"/>
    <w:rsid w:val="00680883"/>
    <w:rsid w:val="0068395B"/>
    <w:rsid w:val="006964E8"/>
    <w:rsid w:val="006A467B"/>
    <w:rsid w:val="006B2775"/>
    <w:rsid w:val="006B5B77"/>
    <w:rsid w:val="006B6949"/>
    <w:rsid w:val="006C0570"/>
    <w:rsid w:val="006C786F"/>
    <w:rsid w:val="006D1400"/>
    <w:rsid w:val="006D2087"/>
    <w:rsid w:val="006D40D7"/>
    <w:rsid w:val="006D6D8C"/>
    <w:rsid w:val="006E445A"/>
    <w:rsid w:val="00703EEC"/>
    <w:rsid w:val="00706A81"/>
    <w:rsid w:val="00713C47"/>
    <w:rsid w:val="007149E6"/>
    <w:rsid w:val="007159AF"/>
    <w:rsid w:val="00720E81"/>
    <w:rsid w:val="0072567F"/>
    <w:rsid w:val="00726FF1"/>
    <w:rsid w:val="007461CB"/>
    <w:rsid w:val="00753D83"/>
    <w:rsid w:val="00773E85"/>
    <w:rsid w:val="00780A14"/>
    <w:rsid w:val="00797C6E"/>
    <w:rsid w:val="007B1EC8"/>
    <w:rsid w:val="007B5794"/>
    <w:rsid w:val="007B5EFC"/>
    <w:rsid w:val="007C0845"/>
    <w:rsid w:val="007C4254"/>
    <w:rsid w:val="007E0AA5"/>
    <w:rsid w:val="007E5BBA"/>
    <w:rsid w:val="007E6DB7"/>
    <w:rsid w:val="007E7FF3"/>
    <w:rsid w:val="007F22B4"/>
    <w:rsid w:val="007F69BF"/>
    <w:rsid w:val="008119E8"/>
    <w:rsid w:val="00811DD5"/>
    <w:rsid w:val="00812EC7"/>
    <w:rsid w:val="00836FAD"/>
    <w:rsid w:val="00840529"/>
    <w:rsid w:val="00843838"/>
    <w:rsid w:val="00843DDF"/>
    <w:rsid w:val="00855B6E"/>
    <w:rsid w:val="00864EE3"/>
    <w:rsid w:val="008653E2"/>
    <w:rsid w:val="0086639D"/>
    <w:rsid w:val="008707BF"/>
    <w:rsid w:val="0087275F"/>
    <w:rsid w:val="00893190"/>
    <w:rsid w:val="00893CAF"/>
    <w:rsid w:val="008A1EE5"/>
    <w:rsid w:val="008A5A9C"/>
    <w:rsid w:val="008A5F87"/>
    <w:rsid w:val="008A7D4A"/>
    <w:rsid w:val="008B3D6D"/>
    <w:rsid w:val="008B4CF2"/>
    <w:rsid w:val="008B6101"/>
    <w:rsid w:val="008B7D3E"/>
    <w:rsid w:val="008C23A5"/>
    <w:rsid w:val="008C4BF3"/>
    <w:rsid w:val="008C72FA"/>
    <w:rsid w:val="008D1FB2"/>
    <w:rsid w:val="008D3160"/>
    <w:rsid w:val="008D3FAB"/>
    <w:rsid w:val="008E6045"/>
    <w:rsid w:val="008F4975"/>
    <w:rsid w:val="0090203A"/>
    <w:rsid w:val="00902D61"/>
    <w:rsid w:val="00905D03"/>
    <w:rsid w:val="00906FCE"/>
    <w:rsid w:val="009107E2"/>
    <w:rsid w:val="009179A6"/>
    <w:rsid w:val="00920B0B"/>
    <w:rsid w:val="00937452"/>
    <w:rsid w:val="00940CB7"/>
    <w:rsid w:val="00942DD1"/>
    <w:rsid w:val="00945670"/>
    <w:rsid w:val="00947CE7"/>
    <w:rsid w:val="00950D7B"/>
    <w:rsid w:val="0095783C"/>
    <w:rsid w:val="009755CA"/>
    <w:rsid w:val="00975DD1"/>
    <w:rsid w:val="009B375A"/>
    <w:rsid w:val="009C0642"/>
    <w:rsid w:val="009C3A5B"/>
    <w:rsid w:val="009C525F"/>
    <w:rsid w:val="009C7784"/>
    <w:rsid w:val="009D7E2A"/>
    <w:rsid w:val="009E01B2"/>
    <w:rsid w:val="009E02A9"/>
    <w:rsid w:val="009E1D47"/>
    <w:rsid w:val="009F0201"/>
    <w:rsid w:val="009F5A51"/>
    <w:rsid w:val="009F6AB3"/>
    <w:rsid w:val="00A009F3"/>
    <w:rsid w:val="00A0389F"/>
    <w:rsid w:val="00A03996"/>
    <w:rsid w:val="00A04C78"/>
    <w:rsid w:val="00A10FC6"/>
    <w:rsid w:val="00A11FED"/>
    <w:rsid w:val="00A21BD7"/>
    <w:rsid w:val="00A321CA"/>
    <w:rsid w:val="00A34FBB"/>
    <w:rsid w:val="00A473BC"/>
    <w:rsid w:val="00A517F2"/>
    <w:rsid w:val="00A530DB"/>
    <w:rsid w:val="00A53FB7"/>
    <w:rsid w:val="00A55117"/>
    <w:rsid w:val="00A56FB8"/>
    <w:rsid w:val="00A662FC"/>
    <w:rsid w:val="00A71202"/>
    <w:rsid w:val="00A72540"/>
    <w:rsid w:val="00A8684F"/>
    <w:rsid w:val="00A86D09"/>
    <w:rsid w:val="00A86FD4"/>
    <w:rsid w:val="00AA568C"/>
    <w:rsid w:val="00AA689C"/>
    <w:rsid w:val="00AB6BA7"/>
    <w:rsid w:val="00AD0D5F"/>
    <w:rsid w:val="00AD2FAE"/>
    <w:rsid w:val="00AE4308"/>
    <w:rsid w:val="00AE6D44"/>
    <w:rsid w:val="00AF6886"/>
    <w:rsid w:val="00B02335"/>
    <w:rsid w:val="00B05006"/>
    <w:rsid w:val="00B14709"/>
    <w:rsid w:val="00B31B78"/>
    <w:rsid w:val="00B3718E"/>
    <w:rsid w:val="00B434B7"/>
    <w:rsid w:val="00B53156"/>
    <w:rsid w:val="00B53BFC"/>
    <w:rsid w:val="00B55730"/>
    <w:rsid w:val="00B75860"/>
    <w:rsid w:val="00B7626C"/>
    <w:rsid w:val="00B82967"/>
    <w:rsid w:val="00B83056"/>
    <w:rsid w:val="00B862CD"/>
    <w:rsid w:val="00B9018C"/>
    <w:rsid w:val="00B91AD3"/>
    <w:rsid w:val="00B92609"/>
    <w:rsid w:val="00B93E22"/>
    <w:rsid w:val="00B95FF9"/>
    <w:rsid w:val="00BA3790"/>
    <w:rsid w:val="00BB2DF0"/>
    <w:rsid w:val="00BF103E"/>
    <w:rsid w:val="00BF194E"/>
    <w:rsid w:val="00BF3DDC"/>
    <w:rsid w:val="00BF4763"/>
    <w:rsid w:val="00C04BA1"/>
    <w:rsid w:val="00C12DCC"/>
    <w:rsid w:val="00C146D6"/>
    <w:rsid w:val="00C25623"/>
    <w:rsid w:val="00C25673"/>
    <w:rsid w:val="00C3457C"/>
    <w:rsid w:val="00C42CA9"/>
    <w:rsid w:val="00C470C7"/>
    <w:rsid w:val="00C60C01"/>
    <w:rsid w:val="00C61AF4"/>
    <w:rsid w:val="00C748BA"/>
    <w:rsid w:val="00C80275"/>
    <w:rsid w:val="00C90A1C"/>
    <w:rsid w:val="00C91BD5"/>
    <w:rsid w:val="00C92C97"/>
    <w:rsid w:val="00C9403C"/>
    <w:rsid w:val="00C94CAD"/>
    <w:rsid w:val="00C97218"/>
    <w:rsid w:val="00CA0411"/>
    <w:rsid w:val="00CA42B9"/>
    <w:rsid w:val="00CA4414"/>
    <w:rsid w:val="00CC3B62"/>
    <w:rsid w:val="00CD0ED9"/>
    <w:rsid w:val="00CE0964"/>
    <w:rsid w:val="00CF3C38"/>
    <w:rsid w:val="00CF4328"/>
    <w:rsid w:val="00CF7880"/>
    <w:rsid w:val="00D0481C"/>
    <w:rsid w:val="00D04C1A"/>
    <w:rsid w:val="00D10B59"/>
    <w:rsid w:val="00D162CD"/>
    <w:rsid w:val="00D20473"/>
    <w:rsid w:val="00D24E8A"/>
    <w:rsid w:val="00D25FDD"/>
    <w:rsid w:val="00D32297"/>
    <w:rsid w:val="00D344C9"/>
    <w:rsid w:val="00D44191"/>
    <w:rsid w:val="00D453FF"/>
    <w:rsid w:val="00D47FCE"/>
    <w:rsid w:val="00D5137F"/>
    <w:rsid w:val="00D51CFA"/>
    <w:rsid w:val="00D61E65"/>
    <w:rsid w:val="00D639E2"/>
    <w:rsid w:val="00D66844"/>
    <w:rsid w:val="00D81B7F"/>
    <w:rsid w:val="00D9779D"/>
    <w:rsid w:val="00DB10F0"/>
    <w:rsid w:val="00DB5E2C"/>
    <w:rsid w:val="00DC26ED"/>
    <w:rsid w:val="00DC59F2"/>
    <w:rsid w:val="00DD0AD9"/>
    <w:rsid w:val="00DD17EB"/>
    <w:rsid w:val="00DD3523"/>
    <w:rsid w:val="00DE421A"/>
    <w:rsid w:val="00DE5674"/>
    <w:rsid w:val="00DE7A7C"/>
    <w:rsid w:val="00DF52F5"/>
    <w:rsid w:val="00E137AA"/>
    <w:rsid w:val="00E27A4B"/>
    <w:rsid w:val="00E3311D"/>
    <w:rsid w:val="00E33829"/>
    <w:rsid w:val="00E35368"/>
    <w:rsid w:val="00E36E02"/>
    <w:rsid w:val="00E4386A"/>
    <w:rsid w:val="00E45FC8"/>
    <w:rsid w:val="00E537BE"/>
    <w:rsid w:val="00E55BE9"/>
    <w:rsid w:val="00E834AE"/>
    <w:rsid w:val="00E91FFB"/>
    <w:rsid w:val="00E93341"/>
    <w:rsid w:val="00EA0C29"/>
    <w:rsid w:val="00EA1300"/>
    <w:rsid w:val="00EA4DEC"/>
    <w:rsid w:val="00EB7D51"/>
    <w:rsid w:val="00EC3DE0"/>
    <w:rsid w:val="00EC4473"/>
    <w:rsid w:val="00EC467E"/>
    <w:rsid w:val="00EC4747"/>
    <w:rsid w:val="00EC48E0"/>
    <w:rsid w:val="00EC5A55"/>
    <w:rsid w:val="00EC6255"/>
    <w:rsid w:val="00EC6676"/>
    <w:rsid w:val="00ED0658"/>
    <w:rsid w:val="00ED1C95"/>
    <w:rsid w:val="00ED2AA9"/>
    <w:rsid w:val="00ED59C6"/>
    <w:rsid w:val="00EE2F3F"/>
    <w:rsid w:val="00EF7E8D"/>
    <w:rsid w:val="00EF7F7C"/>
    <w:rsid w:val="00F03CFA"/>
    <w:rsid w:val="00F12766"/>
    <w:rsid w:val="00F1327B"/>
    <w:rsid w:val="00F177F5"/>
    <w:rsid w:val="00F27332"/>
    <w:rsid w:val="00F349EB"/>
    <w:rsid w:val="00F34FB0"/>
    <w:rsid w:val="00F3606A"/>
    <w:rsid w:val="00F37C2C"/>
    <w:rsid w:val="00F47C0A"/>
    <w:rsid w:val="00F51291"/>
    <w:rsid w:val="00F607F9"/>
    <w:rsid w:val="00F61605"/>
    <w:rsid w:val="00F713EA"/>
    <w:rsid w:val="00F72FA2"/>
    <w:rsid w:val="00F73659"/>
    <w:rsid w:val="00F75C74"/>
    <w:rsid w:val="00F82CFB"/>
    <w:rsid w:val="00F85F3D"/>
    <w:rsid w:val="00F925C4"/>
    <w:rsid w:val="00FA3493"/>
    <w:rsid w:val="00FA7A39"/>
    <w:rsid w:val="00FC2600"/>
    <w:rsid w:val="00FD27F6"/>
    <w:rsid w:val="00FD5D68"/>
    <w:rsid w:val="00FE1C42"/>
    <w:rsid w:val="00FE3006"/>
    <w:rsid w:val="00FF06B8"/>
    <w:rsid w:val="00FF24AF"/>
    <w:rsid w:val="00FF6E13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D48A74"/>
  <w15:docId w15:val="{41B15DD5-4756-482D-80E9-5C27B9AD7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A34FBB"/>
    <w:pPr>
      <w:jc w:val="lef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link w:val="Naslov1Znak"/>
    <w:qFormat/>
    <w:rsid w:val="00A530D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slov2">
    <w:name w:val="heading 2"/>
    <w:basedOn w:val="Navaden"/>
    <w:link w:val="Naslov2Znak"/>
    <w:uiPriority w:val="9"/>
    <w:qFormat/>
    <w:rsid w:val="00A530D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slov3">
    <w:name w:val="heading 3"/>
    <w:basedOn w:val="Navaden"/>
    <w:next w:val="Navaden"/>
    <w:link w:val="Naslov3Znak"/>
    <w:unhideWhenUsed/>
    <w:qFormat/>
    <w:rsid w:val="005B4C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urple">
    <w:name w:val="purple"/>
    <w:basedOn w:val="Navaden"/>
    <w:rsid w:val="00A55117"/>
    <w:pPr>
      <w:spacing w:before="100" w:beforeAutospacing="1" w:after="100" w:afterAutospacing="1"/>
    </w:pPr>
  </w:style>
  <w:style w:type="paragraph" w:styleId="Navadensplet">
    <w:name w:val="Normal (Web)"/>
    <w:basedOn w:val="Navaden"/>
    <w:unhideWhenUsed/>
    <w:rsid w:val="00A55117"/>
    <w:pPr>
      <w:spacing w:before="100" w:beforeAutospacing="1" w:after="100" w:afterAutospacing="1"/>
    </w:pPr>
  </w:style>
  <w:style w:type="paragraph" w:customStyle="1" w:styleId="esegmentt">
    <w:name w:val="esegment_t"/>
    <w:basedOn w:val="Navaden"/>
    <w:rsid w:val="00A55117"/>
    <w:pPr>
      <w:spacing w:before="100" w:beforeAutospacing="1" w:after="100" w:afterAutospacing="1"/>
    </w:pPr>
  </w:style>
  <w:style w:type="paragraph" w:customStyle="1" w:styleId="esegmentc1">
    <w:name w:val="esegment_c1"/>
    <w:basedOn w:val="Navaden"/>
    <w:rsid w:val="00A55117"/>
    <w:pPr>
      <w:spacing w:before="100" w:beforeAutospacing="1" w:after="100" w:afterAutospacing="1"/>
    </w:pPr>
  </w:style>
  <w:style w:type="paragraph" w:customStyle="1" w:styleId="esegmenth4">
    <w:name w:val="esegment_h4"/>
    <w:basedOn w:val="Navaden"/>
    <w:rsid w:val="00A55117"/>
    <w:pPr>
      <w:spacing w:before="100" w:beforeAutospacing="1" w:after="100" w:afterAutospacing="1"/>
    </w:pPr>
  </w:style>
  <w:style w:type="paragraph" w:customStyle="1" w:styleId="esegmentp1">
    <w:name w:val="esegment_p1"/>
    <w:basedOn w:val="Navaden"/>
    <w:rsid w:val="00A55117"/>
    <w:pPr>
      <w:spacing w:before="100" w:beforeAutospacing="1" w:after="100" w:afterAutospacing="1"/>
    </w:pPr>
  </w:style>
  <w:style w:type="paragraph" w:styleId="Glava">
    <w:name w:val="header"/>
    <w:basedOn w:val="Navaden"/>
    <w:link w:val="GlavaZnak"/>
    <w:uiPriority w:val="99"/>
    <w:unhideWhenUsed/>
    <w:rsid w:val="00A55117"/>
    <w:pPr>
      <w:tabs>
        <w:tab w:val="center" w:pos="4536"/>
        <w:tab w:val="right" w:pos="9072"/>
      </w:tabs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A55117"/>
  </w:style>
  <w:style w:type="paragraph" w:styleId="Noga">
    <w:name w:val="footer"/>
    <w:basedOn w:val="Navaden"/>
    <w:link w:val="NogaZnak"/>
    <w:uiPriority w:val="99"/>
    <w:unhideWhenUsed/>
    <w:rsid w:val="00A55117"/>
    <w:pPr>
      <w:tabs>
        <w:tab w:val="center" w:pos="4536"/>
        <w:tab w:val="right" w:pos="9072"/>
      </w:tabs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A55117"/>
  </w:style>
  <w:style w:type="character" w:customStyle="1" w:styleId="Naslov1Znak">
    <w:name w:val="Naslov 1 Znak"/>
    <w:basedOn w:val="Privzetapisavaodstavka"/>
    <w:link w:val="Naslov1"/>
    <w:rsid w:val="00A530DB"/>
    <w:rPr>
      <w:rFonts w:ascii="Times New Roman" w:eastAsia="Times New Roman" w:hAnsi="Times New Roman" w:cs="Times New Roman"/>
      <w:b/>
      <w:bCs/>
      <w:kern w:val="36"/>
      <w:sz w:val="48"/>
      <w:szCs w:val="48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A530DB"/>
    <w:rPr>
      <w:rFonts w:ascii="Times New Roman" w:eastAsia="Times New Roman" w:hAnsi="Times New Roman" w:cs="Times New Roman"/>
      <w:b/>
      <w:bCs/>
      <w:sz w:val="36"/>
      <w:szCs w:val="36"/>
      <w:lang w:eastAsia="sl-SI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A530D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A530DB"/>
    <w:rPr>
      <w:rFonts w:ascii="Arial" w:eastAsia="Times New Roman" w:hAnsi="Arial" w:cs="Arial"/>
      <w:vanish/>
      <w:sz w:val="16"/>
      <w:szCs w:val="16"/>
      <w:lang w:eastAsia="sl-SI"/>
    </w:rPr>
  </w:style>
  <w:style w:type="character" w:customStyle="1" w:styleId="outputtext">
    <w:name w:val="outputtext"/>
    <w:basedOn w:val="Privzetapisavaodstavka"/>
    <w:rsid w:val="00A530DB"/>
  </w:style>
  <w:style w:type="paragraph" w:styleId="z-dnoobrazca">
    <w:name w:val="HTML Bottom of Form"/>
    <w:basedOn w:val="Navaden"/>
    <w:next w:val="Navaden"/>
    <w:link w:val="z-dnoobrazcaZnak"/>
    <w:hidden/>
    <w:uiPriority w:val="99"/>
    <w:unhideWhenUsed/>
    <w:rsid w:val="00A530D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rsid w:val="00A530DB"/>
    <w:rPr>
      <w:rFonts w:ascii="Arial" w:eastAsia="Times New Roman" w:hAnsi="Arial" w:cs="Arial"/>
      <w:vanish/>
      <w:sz w:val="16"/>
      <w:szCs w:val="16"/>
      <w:lang w:eastAsia="sl-SI"/>
    </w:rPr>
  </w:style>
  <w:style w:type="numbering" w:customStyle="1" w:styleId="Brezseznama1">
    <w:name w:val="Brez seznama1"/>
    <w:next w:val="Brezseznama"/>
    <w:semiHidden/>
    <w:rsid w:val="007C0845"/>
  </w:style>
  <w:style w:type="character" w:styleId="tevilkastrani">
    <w:name w:val="page number"/>
    <w:basedOn w:val="Privzetapisavaodstavka"/>
    <w:rsid w:val="007C0845"/>
  </w:style>
  <w:style w:type="paragraph" w:styleId="Sprotnaopomba-besedilo">
    <w:name w:val="footnote text"/>
    <w:basedOn w:val="Navaden"/>
    <w:link w:val="Sprotnaopomba-besediloZnak"/>
    <w:semiHidden/>
    <w:rsid w:val="007C0845"/>
    <w:rPr>
      <w:rFonts w:ascii="Arial" w:hAnsi="Arial"/>
      <w:i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7C0845"/>
    <w:rPr>
      <w:rFonts w:ascii="Arial" w:eastAsia="Times New Roman" w:hAnsi="Arial" w:cs="Times New Roman"/>
      <w:i/>
      <w:sz w:val="20"/>
      <w:szCs w:val="20"/>
      <w:lang w:eastAsia="sl-SI"/>
    </w:rPr>
  </w:style>
  <w:style w:type="paragraph" w:styleId="Konnaopomba-besedilo">
    <w:name w:val="endnote text"/>
    <w:basedOn w:val="Navaden"/>
    <w:link w:val="Konnaopomba-besediloZnak"/>
    <w:semiHidden/>
    <w:rsid w:val="007C0845"/>
    <w:rPr>
      <w:rFonts w:ascii="Arial" w:hAnsi="Arial"/>
      <w:i/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7C0845"/>
    <w:rPr>
      <w:rFonts w:ascii="Arial" w:eastAsia="Times New Roman" w:hAnsi="Arial" w:cs="Times New Roman"/>
      <w:i/>
      <w:sz w:val="20"/>
      <w:szCs w:val="20"/>
      <w:lang w:eastAsia="sl-SI"/>
    </w:rPr>
  </w:style>
  <w:style w:type="character" w:styleId="Konnaopomba-sklic">
    <w:name w:val="endnote reference"/>
    <w:basedOn w:val="Privzetapisavaodstavka"/>
    <w:semiHidden/>
    <w:rsid w:val="007C0845"/>
    <w:rPr>
      <w:vertAlign w:val="superscript"/>
    </w:rPr>
  </w:style>
  <w:style w:type="paragraph" w:styleId="Telobesedila">
    <w:name w:val="Body Text"/>
    <w:basedOn w:val="Navaden"/>
    <w:link w:val="TelobesedilaZnak"/>
    <w:unhideWhenUsed/>
    <w:rsid w:val="00A34FBB"/>
    <w:rPr>
      <w:b/>
      <w:bCs/>
    </w:rPr>
  </w:style>
  <w:style w:type="character" w:customStyle="1" w:styleId="TelobesedilaZnak">
    <w:name w:val="Telo besedila Znak"/>
    <w:basedOn w:val="Privzetapisavaodstavka"/>
    <w:link w:val="Telobesedila"/>
    <w:rsid w:val="00A34FBB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AE6D44"/>
    <w:rPr>
      <w:color w:val="0000FF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773E85"/>
    <w:pPr>
      <w:ind w:left="720"/>
      <w:contextualSpacing/>
    </w:pPr>
  </w:style>
  <w:style w:type="table" w:styleId="Tabelamrea">
    <w:name w:val="Table Grid"/>
    <w:basedOn w:val="Navadnatabela"/>
    <w:uiPriority w:val="59"/>
    <w:rsid w:val="00DB10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basedOn w:val="Privzetapisavaodstavka"/>
    <w:link w:val="Naslov3"/>
    <w:rsid w:val="005B4C2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EC6676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93CA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93CAF"/>
    <w:rPr>
      <w:rFonts w:ascii="Tahoma" w:eastAsia="Times New Roman" w:hAnsi="Tahoma" w:cs="Tahoma"/>
      <w:sz w:val="16"/>
      <w:szCs w:val="16"/>
      <w:lang w:eastAsia="sl-SI"/>
    </w:rPr>
  </w:style>
  <w:style w:type="paragraph" w:styleId="Telobesedila3">
    <w:name w:val="Body Text 3"/>
    <w:basedOn w:val="Navaden"/>
    <w:link w:val="Telobesedila3Znak"/>
    <w:uiPriority w:val="99"/>
    <w:unhideWhenUsed/>
    <w:rsid w:val="00F61605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F61605"/>
    <w:rPr>
      <w:rFonts w:ascii="Times New Roman" w:eastAsia="Times New Roman" w:hAnsi="Times New Roman" w:cs="Times New Roman"/>
      <w:sz w:val="16"/>
      <w:szCs w:val="16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7B5EF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B5EF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B5EF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B5EF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B5EFC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82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43263">
              <w:marLeft w:val="0"/>
              <w:marRight w:val="0"/>
              <w:marTop w:val="64"/>
              <w:marBottom w:val="0"/>
              <w:divBdr>
                <w:top w:val="single" w:sz="4" w:space="3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6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71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6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5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2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7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0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0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0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9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7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1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1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9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12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904742">
                  <w:marLeft w:val="0"/>
                  <w:marRight w:val="0"/>
                  <w:marTop w:val="75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32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818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31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cnik\AppData\Roaming\Microsoft\Predloge\Predloga%20Ob&#269;ina%20BARVN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791145-6618-46D0-B739-0472A4326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Občina BARVNA</Template>
  <TotalTime>0</TotalTime>
  <Pages>3</Pages>
  <Words>892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Marjana Močnik</dc:creator>
  <cp:lastModifiedBy>Luka Špilar</cp:lastModifiedBy>
  <cp:revision>2</cp:revision>
  <cp:lastPrinted>2022-03-08T08:03:00Z</cp:lastPrinted>
  <dcterms:created xsi:type="dcterms:W3CDTF">2026-07-10T06:58:00Z</dcterms:created>
  <dcterms:modified xsi:type="dcterms:W3CDTF">2026-07-10T06:58:00Z</dcterms:modified>
</cp:coreProperties>
</file>